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E79" w:rsidRPr="00CF5ACD" w:rsidRDefault="00045E79" w:rsidP="00045E79">
      <w:pPr>
        <w:rPr>
          <w:bCs/>
        </w:rPr>
      </w:pPr>
      <w:bookmarkStart w:id="0" w:name="_GoBack"/>
      <w:bookmarkEnd w:id="0"/>
      <w:r w:rsidRPr="00CF5ACD">
        <w:rPr>
          <w:bCs/>
        </w:rPr>
        <w:t xml:space="preserve">Stečajna upraviteljica Mirjana </w:t>
      </w:r>
      <w:proofErr w:type="spellStart"/>
      <w:r w:rsidRPr="00CF5ACD">
        <w:rPr>
          <w:bCs/>
        </w:rPr>
        <w:t>Zuzija</w:t>
      </w:r>
      <w:proofErr w:type="spellEnd"/>
    </w:p>
    <w:p w:rsidR="00045E79" w:rsidRPr="00CF5ACD" w:rsidRDefault="00045E79" w:rsidP="00045E79">
      <w:pPr>
        <w:rPr>
          <w:bCs/>
        </w:rPr>
      </w:pPr>
      <w:r w:rsidRPr="00CF5ACD">
        <w:rPr>
          <w:bCs/>
        </w:rPr>
        <w:t>Velika Gorica, Slavka Kolara 25, OIB: 26497768352</w:t>
      </w:r>
    </w:p>
    <w:p w:rsidR="00045E79" w:rsidRPr="00CF5ACD" w:rsidRDefault="00045E79" w:rsidP="00045E79">
      <w:pPr>
        <w:rPr>
          <w:bCs/>
        </w:rPr>
      </w:pPr>
    </w:p>
    <w:p w:rsidR="00045E79" w:rsidRPr="00CF5ACD" w:rsidRDefault="00045E79" w:rsidP="00045E79">
      <w:pPr>
        <w:rPr>
          <w:bCs/>
        </w:rPr>
      </w:pPr>
      <w:r w:rsidRPr="00CF5ACD">
        <w:rPr>
          <w:bCs/>
        </w:rPr>
        <w:t xml:space="preserve">DS CENTAR PROJEKT d.o.o. </w:t>
      </w:r>
    </w:p>
    <w:p w:rsidR="00045E79" w:rsidRPr="00CF5ACD" w:rsidRDefault="00045E79" w:rsidP="00045E79">
      <w:pPr>
        <w:rPr>
          <w:bCs/>
        </w:rPr>
      </w:pPr>
      <w:r w:rsidRPr="00CF5ACD">
        <w:rPr>
          <w:bCs/>
        </w:rPr>
        <w:t>Sesvete, Varaždinska 48a, MBS: 080620386, OIB: 14943921712</w:t>
      </w:r>
    </w:p>
    <w:p w:rsidR="00045E79" w:rsidRPr="00CF5ACD" w:rsidRDefault="00045E79" w:rsidP="00045E79">
      <w:pPr>
        <w:pBdr>
          <w:bottom w:val="single" w:sz="4" w:space="1" w:color="auto"/>
        </w:pBdr>
        <w:rPr>
          <w:bCs/>
        </w:rPr>
      </w:pPr>
    </w:p>
    <w:p w:rsidR="00045E79" w:rsidRPr="00CF5ACD" w:rsidRDefault="00045E79" w:rsidP="00045E79">
      <w:pPr>
        <w:rPr>
          <w:bCs/>
        </w:rPr>
      </w:pPr>
    </w:p>
    <w:p w:rsidR="00045E79" w:rsidRPr="00CF5ACD" w:rsidRDefault="00045E79" w:rsidP="00045E79">
      <w:pPr>
        <w:rPr>
          <w:bCs/>
        </w:rPr>
      </w:pPr>
    </w:p>
    <w:p w:rsidR="00045E79" w:rsidRPr="00CF5ACD" w:rsidRDefault="00045E79" w:rsidP="00045E79">
      <w:pPr>
        <w:pStyle w:val="Naslov1"/>
        <w:jc w:val="right"/>
        <w:rPr>
          <w:rFonts w:ascii="Times New Roman" w:hAnsi="Times New Roman" w:cs="Times New Roman"/>
          <w:b w:val="0"/>
        </w:rPr>
      </w:pPr>
      <w:r w:rsidRPr="00CF5ACD">
        <w:rPr>
          <w:rFonts w:ascii="Times New Roman" w:hAnsi="Times New Roman" w:cs="Times New Roman"/>
          <w:b w:val="0"/>
        </w:rPr>
        <w:t xml:space="preserve">   REPUBLIKA HRVATSKA </w:t>
      </w:r>
    </w:p>
    <w:p w:rsidR="00045E79" w:rsidRPr="00CF5ACD" w:rsidRDefault="00045E79" w:rsidP="00045E79">
      <w:pPr>
        <w:jc w:val="right"/>
        <w:rPr>
          <w:bCs/>
        </w:rPr>
      </w:pPr>
      <w:r w:rsidRPr="00CF5ACD">
        <w:rPr>
          <w:bCs/>
        </w:rPr>
        <w:t>TRGOVAČKI SUD U ZAGREBU</w:t>
      </w:r>
    </w:p>
    <w:p w:rsidR="00045E79" w:rsidRPr="00CF5ACD" w:rsidRDefault="00045E79" w:rsidP="00045E79">
      <w:pPr>
        <w:jc w:val="right"/>
        <w:rPr>
          <w:bCs/>
        </w:rPr>
      </w:pPr>
      <w:r w:rsidRPr="00CF5ACD">
        <w:rPr>
          <w:bCs/>
        </w:rPr>
        <w:t xml:space="preserve">Zagreb, </w:t>
      </w:r>
      <w:proofErr w:type="spellStart"/>
      <w:r w:rsidRPr="00CF5ACD">
        <w:rPr>
          <w:bCs/>
        </w:rPr>
        <w:t>Amruševa</w:t>
      </w:r>
      <w:proofErr w:type="spellEnd"/>
      <w:r w:rsidRPr="00CF5ACD">
        <w:rPr>
          <w:bCs/>
        </w:rPr>
        <w:t xml:space="preserve"> 2/II</w:t>
      </w:r>
    </w:p>
    <w:p w:rsidR="00045E79" w:rsidRPr="00CF5ACD" w:rsidRDefault="00045E79" w:rsidP="00045E79">
      <w:pPr>
        <w:jc w:val="right"/>
        <w:rPr>
          <w:bCs/>
        </w:rPr>
      </w:pPr>
    </w:p>
    <w:p w:rsidR="00045E79" w:rsidRPr="00CF5ACD" w:rsidRDefault="00045E79" w:rsidP="00045E79">
      <w:pPr>
        <w:pBdr>
          <w:bottom w:val="single" w:sz="4" w:space="1" w:color="auto"/>
        </w:pBdr>
        <w:jc w:val="right"/>
        <w:rPr>
          <w:bCs/>
        </w:rPr>
      </w:pPr>
      <w:r w:rsidRPr="00CF5ACD">
        <w:rPr>
          <w:bCs/>
        </w:rPr>
        <w:tab/>
      </w:r>
      <w:r w:rsidRPr="00CF5ACD">
        <w:rPr>
          <w:bCs/>
        </w:rPr>
        <w:tab/>
      </w:r>
      <w:r w:rsidRPr="00CF5ACD">
        <w:rPr>
          <w:bCs/>
        </w:rPr>
        <w:tab/>
      </w:r>
      <w:r w:rsidRPr="00CF5ACD">
        <w:rPr>
          <w:bCs/>
        </w:rPr>
        <w:tab/>
      </w:r>
      <w:r w:rsidRPr="00CF5ACD">
        <w:rPr>
          <w:bCs/>
        </w:rPr>
        <w:tab/>
      </w:r>
      <w:r w:rsidRPr="00CF5ACD">
        <w:rPr>
          <w:bCs/>
        </w:rPr>
        <w:tab/>
        <w:t>31-ST-641/15-10</w:t>
      </w:r>
    </w:p>
    <w:p w:rsidR="00045E79" w:rsidRPr="00CF5ACD" w:rsidRDefault="00045E79" w:rsidP="00045E79">
      <w:pPr>
        <w:pBdr>
          <w:bottom w:val="single" w:sz="4" w:space="1" w:color="auto"/>
        </w:pBdr>
        <w:jc w:val="right"/>
        <w:rPr>
          <w:bCs/>
        </w:rPr>
      </w:pPr>
    </w:p>
    <w:p w:rsidR="008E70E5" w:rsidRPr="00CF5ACD" w:rsidRDefault="008E70E5">
      <w:pPr>
        <w:rPr>
          <w:bCs/>
        </w:rPr>
      </w:pPr>
    </w:p>
    <w:p w:rsidR="00677657" w:rsidRPr="00CF5ACD" w:rsidRDefault="00677657">
      <w:pPr>
        <w:rPr>
          <w:noProof/>
        </w:rPr>
      </w:pPr>
    </w:p>
    <w:p w:rsidR="00332AFF" w:rsidRPr="00CF5ACD" w:rsidRDefault="00332AFF">
      <w:pPr>
        <w:rPr>
          <w:noProof/>
        </w:rPr>
      </w:pPr>
    </w:p>
    <w:p w:rsidR="00332AFF" w:rsidRPr="00CF5ACD" w:rsidRDefault="00332AFF">
      <w:pPr>
        <w:rPr>
          <w:noProof/>
        </w:rPr>
      </w:pPr>
    </w:p>
    <w:p w:rsidR="008C00DB" w:rsidRPr="00CF5ACD" w:rsidRDefault="008C00DB" w:rsidP="008C00DB">
      <w:pPr>
        <w:jc w:val="center"/>
        <w:rPr>
          <w:b/>
          <w:sz w:val="28"/>
        </w:rPr>
      </w:pPr>
      <w:r w:rsidRPr="00CF5ACD">
        <w:rPr>
          <w:b/>
          <w:sz w:val="28"/>
        </w:rPr>
        <w:t>Obrazac 20.</w:t>
      </w:r>
    </w:p>
    <w:p w:rsidR="008C00DB" w:rsidRPr="00CF5ACD" w:rsidRDefault="008C00DB" w:rsidP="008C00DB">
      <w:pPr>
        <w:jc w:val="center"/>
        <w:rPr>
          <w:b/>
        </w:rPr>
      </w:pPr>
      <w:r w:rsidRPr="00CF5ACD">
        <w:rPr>
          <w:b/>
        </w:rPr>
        <w:t>IZVJEŠĆE STEČAJNOGA UPRAVITELJA O TIJEKU STEČAJNOGA POSTUPKA I STANJU STEČAJNE MASE</w:t>
      </w:r>
    </w:p>
    <w:p w:rsidR="008C00DB" w:rsidRPr="00CF5ACD" w:rsidRDefault="008C00DB" w:rsidP="008C00DB">
      <w:pPr>
        <w:jc w:val="center"/>
      </w:pPr>
    </w:p>
    <w:p w:rsidR="008C00DB" w:rsidRPr="00CF5ACD" w:rsidRDefault="008C00DB" w:rsidP="008C00DB">
      <w:pPr>
        <w:jc w:val="both"/>
      </w:pPr>
      <w:r w:rsidRPr="00CF5ACD">
        <w:rPr>
          <w:lang w:val="pl-PL"/>
        </w:rPr>
        <w:t>Nadle</w:t>
      </w:r>
      <w:r w:rsidRPr="00CF5ACD">
        <w:t>ž</w:t>
      </w:r>
      <w:r w:rsidRPr="00CF5ACD">
        <w:rPr>
          <w:lang w:val="pl-PL"/>
        </w:rPr>
        <w:t>ni</w:t>
      </w:r>
      <w:r w:rsidRPr="00CF5ACD">
        <w:t xml:space="preserve"> </w:t>
      </w:r>
      <w:r w:rsidRPr="00CF5ACD">
        <w:rPr>
          <w:lang w:val="pl-PL"/>
        </w:rPr>
        <w:t>trgova</w:t>
      </w:r>
      <w:r w:rsidRPr="00CF5ACD">
        <w:t>č</w:t>
      </w:r>
      <w:r w:rsidRPr="00CF5ACD">
        <w:rPr>
          <w:lang w:val="pl-PL"/>
        </w:rPr>
        <w:t>ki</w:t>
      </w:r>
      <w:r w:rsidRPr="00CF5ACD">
        <w:t xml:space="preserve"> </w:t>
      </w:r>
      <w:r w:rsidRPr="00CF5ACD">
        <w:rPr>
          <w:lang w:val="pl-PL"/>
        </w:rPr>
        <w:t>sud</w:t>
      </w:r>
      <w:r w:rsidRPr="00CF5ACD">
        <w:t>: REPUBLIKA HRVATSKA , TRGOVAČKI SUD U ZAGREBU</w:t>
      </w:r>
    </w:p>
    <w:p w:rsidR="008C00DB" w:rsidRPr="00CF5ACD" w:rsidRDefault="008C00DB" w:rsidP="008C00DB">
      <w:pPr>
        <w:jc w:val="both"/>
      </w:pPr>
      <w:r w:rsidRPr="00CF5ACD">
        <w:t xml:space="preserve">Zagreb, </w:t>
      </w:r>
      <w:proofErr w:type="spellStart"/>
      <w:r w:rsidRPr="00CF5ACD">
        <w:t>Amruševa</w:t>
      </w:r>
      <w:proofErr w:type="spellEnd"/>
      <w:r w:rsidRPr="00CF5ACD">
        <w:t xml:space="preserve"> 2/II</w:t>
      </w:r>
    </w:p>
    <w:p w:rsidR="008C00DB" w:rsidRPr="00CF5ACD" w:rsidRDefault="008C00DB" w:rsidP="008C00DB">
      <w:pPr>
        <w:jc w:val="both"/>
        <w:rPr>
          <w:lang w:val="pl-PL"/>
        </w:rPr>
      </w:pPr>
      <w:r w:rsidRPr="00CF5ACD">
        <w:rPr>
          <w:lang w:val="pl-PL"/>
        </w:rPr>
        <w:t>Poslovni broj spisa :</w:t>
      </w:r>
      <w:r w:rsidRPr="00CF5ACD">
        <w:t xml:space="preserve"> </w:t>
      </w:r>
      <w:r w:rsidRPr="00CF5ACD">
        <w:rPr>
          <w:lang w:val="pl-PL"/>
        </w:rPr>
        <w:t>31-ST-641/15-10</w:t>
      </w:r>
    </w:p>
    <w:p w:rsidR="008C00DB" w:rsidRPr="00CF5ACD" w:rsidRDefault="008C00DB" w:rsidP="002319E2">
      <w:pPr>
        <w:rPr>
          <w:lang w:val="pl-PL"/>
        </w:rPr>
      </w:pPr>
      <w:r w:rsidRPr="00CF5ACD">
        <w:rPr>
          <w:lang w:val="pl-PL"/>
        </w:rPr>
        <w:t>Dužnik (ime i prezime / tvrtka ili naziv, OIB, adresa / sjedište</w:t>
      </w:r>
      <w:r w:rsidR="002319E2" w:rsidRPr="00CF5ACD">
        <w:rPr>
          <w:lang w:val="pl-PL"/>
        </w:rPr>
        <w:t>) : DS CENTAR PROJEKT d.o.o. , Sesvete, Varaždinska 48a, MBS: 080620386, OIB: 14943921712</w:t>
      </w:r>
    </w:p>
    <w:p w:rsidR="002319E2" w:rsidRPr="00CF5ACD" w:rsidRDefault="002319E2" w:rsidP="008C00DB">
      <w:pPr>
        <w:rPr>
          <w:lang w:val="pl-PL"/>
        </w:rPr>
      </w:pPr>
    </w:p>
    <w:p w:rsidR="008C00DB" w:rsidRPr="00CF5ACD" w:rsidRDefault="008C00DB" w:rsidP="008C00DB">
      <w:pPr>
        <w:jc w:val="center"/>
        <w:rPr>
          <w:lang w:val="pl-PL"/>
        </w:rPr>
      </w:pPr>
    </w:p>
    <w:p w:rsidR="008C00DB" w:rsidRPr="00CF5ACD" w:rsidRDefault="008C00DB" w:rsidP="008C00DB">
      <w:pPr>
        <w:rPr>
          <w:b/>
          <w:lang w:val="pl-PL"/>
        </w:rPr>
      </w:pPr>
      <w:r w:rsidRPr="00CF5ACD">
        <w:rPr>
          <w:b/>
          <w:lang w:val="pl-PL"/>
        </w:rPr>
        <w:t>I.  TIJEK STEČAJNOGA POSTUPKA U RAZD</w:t>
      </w:r>
      <w:r w:rsidR="009C33BD" w:rsidRPr="00CF5ACD">
        <w:rPr>
          <w:b/>
          <w:lang w:val="pl-PL"/>
        </w:rPr>
        <w:t>OBLJU OD</w:t>
      </w:r>
      <w:r w:rsidR="00C93A4B" w:rsidRPr="00CF5ACD">
        <w:rPr>
          <w:b/>
          <w:lang w:val="pl-PL"/>
        </w:rPr>
        <w:t xml:space="preserve"> 07.10.2015. </w:t>
      </w:r>
      <w:r w:rsidR="009C33BD" w:rsidRPr="00CF5ACD">
        <w:rPr>
          <w:b/>
          <w:lang w:val="pl-PL"/>
        </w:rPr>
        <w:t>DO 31.</w:t>
      </w:r>
      <w:r w:rsidR="00CF5ACD">
        <w:rPr>
          <w:b/>
          <w:lang w:val="pl-PL"/>
        </w:rPr>
        <w:t>03</w:t>
      </w:r>
      <w:r w:rsidR="009C33BD" w:rsidRPr="00CF5ACD">
        <w:rPr>
          <w:b/>
          <w:lang w:val="pl-PL"/>
        </w:rPr>
        <w:t>.201</w:t>
      </w:r>
      <w:r w:rsidR="00CF5ACD">
        <w:rPr>
          <w:b/>
          <w:lang w:val="pl-PL"/>
        </w:rPr>
        <w:t>6.</w:t>
      </w:r>
    </w:p>
    <w:p w:rsidR="008C00DB" w:rsidRPr="00CF5ACD" w:rsidRDefault="008C00DB" w:rsidP="009C33BD">
      <w:pPr>
        <w:pBdr>
          <w:top w:val="single" w:sz="4" w:space="1" w:color="auto"/>
          <w:left w:val="single" w:sz="4" w:space="4" w:color="auto"/>
          <w:bottom w:val="single" w:sz="4" w:space="1" w:color="auto"/>
          <w:right w:val="single" w:sz="4" w:space="4" w:color="auto"/>
        </w:pBdr>
        <w:jc w:val="both"/>
        <w:rPr>
          <w:lang w:val="pl-PL"/>
        </w:rPr>
      </w:pPr>
      <w:r w:rsidRPr="00CF5ACD">
        <w:rPr>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255CFC" w:rsidRPr="00CF5ACD" w:rsidRDefault="00255CFC" w:rsidP="008C00DB">
      <w:pPr>
        <w:rPr>
          <w:lang w:val="pl-PL"/>
        </w:rPr>
      </w:pPr>
    </w:p>
    <w:p w:rsidR="00AF7D29" w:rsidRDefault="00AF7D29" w:rsidP="00AF7D29">
      <w:pPr>
        <w:rPr>
          <w:noProof/>
        </w:rPr>
      </w:pPr>
    </w:p>
    <w:p w:rsidR="00CF5ACD" w:rsidRDefault="00CF5ACD" w:rsidP="00AF7D29">
      <w:pPr>
        <w:rPr>
          <w:noProof/>
        </w:rPr>
      </w:pPr>
    </w:p>
    <w:p w:rsidR="00CF5ACD" w:rsidRDefault="00CF5ACD" w:rsidP="00AF7D29">
      <w:pPr>
        <w:rPr>
          <w:noProof/>
        </w:rPr>
      </w:pPr>
    </w:p>
    <w:p w:rsidR="00CF5ACD" w:rsidRPr="00CF5ACD" w:rsidRDefault="00CF5ACD" w:rsidP="00AF7D29">
      <w:pPr>
        <w:rPr>
          <w:noProof/>
        </w:rPr>
      </w:pPr>
    </w:p>
    <w:p w:rsidR="00AF7D29" w:rsidRPr="00CF5ACD" w:rsidRDefault="00AF7D29" w:rsidP="00AF7D29">
      <w:pPr>
        <w:rPr>
          <w:noProof/>
        </w:rPr>
      </w:pPr>
      <w:r w:rsidRPr="00CF5ACD">
        <w:rPr>
          <w:b/>
          <w:noProof/>
        </w:rPr>
        <w:t>UVODNE NAPOMENE</w:t>
      </w:r>
    </w:p>
    <w:p w:rsidR="00AF7D29" w:rsidRPr="00CF5ACD" w:rsidRDefault="00AF7D29" w:rsidP="00AF7D29">
      <w:pPr>
        <w:jc w:val="center"/>
        <w:rPr>
          <w:bCs/>
        </w:rPr>
      </w:pPr>
    </w:p>
    <w:p w:rsidR="00AF7D29" w:rsidRPr="00CF5ACD" w:rsidRDefault="00AF7D29" w:rsidP="00AF7D29">
      <w:pPr>
        <w:jc w:val="both"/>
      </w:pPr>
      <w:r w:rsidRPr="00CF5ACD">
        <w:rPr>
          <w:bCs/>
        </w:rPr>
        <w:tab/>
        <w:t xml:space="preserve">TRGOVAČKI SUD U ZAGREBU </w:t>
      </w:r>
      <w:r w:rsidRPr="00CF5ACD">
        <w:t>po stečajnom sucu Nadi Kraljić  povodom prijedloga predlagatelja ERSTE&amp;STEIERMÄRKISHCE BANK d.d. Rijeka, Jadranski trg 3a, OIB: 23057039320, zastupan po OD-BUTERIN I POSAVEC iz Zagreba  za otvaranje stečajnog postupka nad dužnikom DS CENTAR PROJEKT d.o.o. Sesvete, Varaždinska 48a, MBS: 080620386, OIB: 14943921712 sukladno odredbi čl. 4 Stečajnog zakona dana 7. listopada 2015. godine  donio je Rješenje o otvaranju stečajnog postupka nad dužnikom DS CENTAR PROJEKT d.o.o. Sesvete, Varaždinska 48a, MBS: 080620386, OIB: 14943921712.</w:t>
      </w:r>
    </w:p>
    <w:p w:rsidR="00AF7D29" w:rsidRPr="00CF5ACD" w:rsidRDefault="00AF7D29" w:rsidP="00AF7D29"/>
    <w:p w:rsidR="00AF7D29" w:rsidRPr="00CF5ACD" w:rsidRDefault="00AF7D29" w:rsidP="00AF7D29">
      <w:pPr>
        <w:ind w:firstLine="708"/>
        <w:jc w:val="both"/>
      </w:pPr>
      <w:r w:rsidRPr="00CF5ACD">
        <w:rPr>
          <w:bCs/>
        </w:rPr>
        <w:t>Za</w:t>
      </w:r>
      <w:r w:rsidRPr="00CF5ACD">
        <w:t xml:space="preserve"> </w:t>
      </w:r>
      <w:r w:rsidRPr="00CF5ACD">
        <w:rPr>
          <w:bCs/>
        </w:rPr>
        <w:t>stečajnu upraviteljicu imenovana je MIRJANA ZUZIJA, Velika Gorica, Slavka Kolara 25, OIB:</w:t>
      </w:r>
      <w:r w:rsidRPr="00CF5ACD">
        <w:t xml:space="preserve"> 26497768352. Stečajni postupak otvoren je  dana 7. listopada 2015.  godine u 14,00 sati.   </w:t>
      </w:r>
    </w:p>
    <w:p w:rsidR="00AF7D29" w:rsidRPr="00CF5ACD" w:rsidRDefault="00AF7D29" w:rsidP="00AF7D29">
      <w:pPr>
        <w:ind w:firstLine="708"/>
      </w:pPr>
    </w:p>
    <w:p w:rsidR="00AF7D29" w:rsidRPr="00CF5ACD" w:rsidRDefault="00AF7D29" w:rsidP="00AF7D29">
      <w:pPr>
        <w:jc w:val="both"/>
      </w:pPr>
      <w:r w:rsidRPr="00CF5ACD">
        <w:rPr>
          <w:bCs/>
        </w:rPr>
        <w:t xml:space="preserve"> </w:t>
      </w:r>
      <w:r w:rsidRPr="00CF5ACD">
        <w:rPr>
          <w:bCs/>
        </w:rPr>
        <w:tab/>
      </w:r>
    </w:p>
    <w:p w:rsidR="00AF7D29" w:rsidRPr="00CF5ACD" w:rsidRDefault="00AF7D29" w:rsidP="00AF7D29"/>
    <w:p w:rsidR="00CF0A9B" w:rsidRPr="00CF5ACD" w:rsidRDefault="00CF0A9B" w:rsidP="00CF0A9B">
      <w:pPr>
        <w:rPr>
          <w:b/>
        </w:rPr>
      </w:pPr>
      <w:r w:rsidRPr="00CF5ACD">
        <w:rPr>
          <w:b/>
        </w:rPr>
        <w:t>OSNOVNI PODACI O STEČAJNOM DUŽNIKU</w:t>
      </w:r>
    </w:p>
    <w:p w:rsidR="00CF0A9B" w:rsidRPr="00CF5ACD" w:rsidRDefault="00CF0A9B" w:rsidP="00CF0A9B"/>
    <w:p w:rsidR="00CF0A9B" w:rsidRPr="00CF5ACD" w:rsidRDefault="00CF0A9B" w:rsidP="00CF0A9B">
      <w:r w:rsidRPr="00CF5ACD">
        <w:rPr>
          <w:b/>
        </w:rPr>
        <w:t>Nadležni sud</w:t>
      </w:r>
      <w:r w:rsidRPr="00CF5ACD">
        <w:t>: Trgovački sud u Zagrebu</w:t>
      </w:r>
    </w:p>
    <w:p w:rsidR="00CF0A9B" w:rsidRPr="00CF5ACD" w:rsidRDefault="00CF0A9B" w:rsidP="00CF0A9B">
      <w:r w:rsidRPr="00CF5ACD">
        <w:rPr>
          <w:b/>
        </w:rPr>
        <w:t>MBS</w:t>
      </w:r>
      <w:r w:rsidRPr="00CF5ACD">
        <w:t>: 080620386</w:t>
      </w:r>
    </w:p>
    <w:p w:rsidR="00CF0A9B" w:rsidRPr="00CF5ACD" w:rsidRDefault="00CF0A9B" w:rsidP="00CF0A9B">
      <w:r w:rsidRPr="00CF5ACD">
        <w:rPr>
          <w:b/>
        </w:rPr>
        <w:t>OIB:</w:t>
      </w:r>
      <w:r w:rsidRPr="00CF5ACD">
        <w:t xml:space="preserve"> 14943921712</w:t>
      </w:r>
    </w:p>
    <w:p w:rsidR="00CF0A9B" w:rsidRPr="00CF5ACD" w:rsidRDefault="00CF0A9B" w:rsidP="00CF0A9B">
      <w:r w:rsidRPr="00CF5ACD">
        <w:rPr>
          <w:b/>
        </w:rPr>
        <w:t>Tvrtka:</w:t>
      </w:r>
      <w:r w:rsidRPr="00CF5ACD">
        <w:t xml:space="preserve"> DS CENTAR PROJEKT d.o.o. za građenje, trgovinu i usluge u stečaju</w:t>
      </w:r>
    </w:p>
    <w:p w:rsidR="00CF0A9B" w:rsidRPr="00CF5ACD" w:rsidRDefault="00CF0A9B" w:rsidP="00CF0A9B">
      <w:r w:rsidRPr="00CF5ACD">
        <w:rPr>
          <w:b/>
        </w:rPr>
        <w:t>Sjedište/adresa</w:t>
      </w:r>
      <w:r w:rsidRPr="00CF5ACD">
        <w:t xml:space="preserve"> : Sesvete (Grad Zagreb), Varaždinska 48/a</w:t>
      </w:r>
    </w:p>
    <w:p w:rsidR="00CF0A9B" w:rsidRPr="00CF5ACD" w:rsidRDefault="00CF0A9B" w:rsidP="00CF0A9B">
      <w:r w:rsidRPr="00CF5ACD">
        <w:rPr>
          <w:b/>
        </w:rPr>
        <w:t>Temeljni kapital</w:t>
      </w:r>
      <w:r w:rsidRPr="00CF5ACD">
        <w:t>: 20.000,00 kuna</w:t>
      </w:r>
    </w:p>
    <w:p w:rsidR="00CF0A9B" w:rsidRPr="00CF5ACD" w:rsidRDefault="00CF0A9B" w:rsidP="00CF0A9B">
      <w:r w:rsidRPr="00CF5ACD">
        <w:rPr>
          <w:b/>
        </w:rPr>
        <w:t>Pravni oblik</w:t>
      </w:r>
      <w:r w:rsidRPr="00CF5ACD">
        <w:t>: društvo s ograničenom odgovornošću</w:t>
      </w:r>
    </w:p>
    <w:p w:rsidR="00CF0A9B" w:rsidRPr="00CF5ACD" w:rsidRDefault="00CF0A9B" w:rsidP="00CF0A9B">
      <w:pPr>
        <w:rPr>
          <w:b/>
        </w:rPr>
      </w:pPr>
      <w:r w:rsidRPr="00CF5ACD">
        <w:rPr>
          <w:b/>
        </w:rPr>
        <w:t>Predmet poslovanja:</w:t>
      </w:r>
    </w:p>
    <w:p w:rsidR="00CF0A9B" w:rsidRPr="00CF5ACD" w:rsidRDefault="00CF0A9B" w:rsidP="00CF0A9B">
      <w:r w:rsidRPr="00CF5ACD">
        <w:t>*</w:t>
      </w:r>
      <w:r w:rsidRPr="00CF5ACD">
        <w:tab/>
        <w:t>građenje, projektiranje i nadzor nad građenjem</w:t>
      </w:r>
    </w:p>
    <w:p w:rsidR="00CF0A9B" w:rsidRPr="00CF5ACD" w:rsidRDefault="00CF0A9B" w:rsidP="00CF0A9B">
      <w:r w:rsidRPr="00CF5ACD">
        <w:t>*</w:t>
      </w:r>
      <w:r w:rsidRPr="00CF5ACD">
        <w:tab/>
        <w:t>kupnja i prodaja robe</w:t>
      </w:r>
    </w:p>
    <w:p w:rsidR="00CF0A9B" w:rsidRPr="00CF5ACD" w:rsidRDefault="00CF0A9B" w:rsidP="00CF0A9B">
      <w:r w:rsidRPr="00CF5ACD">
        <w:t>*</w:t>
      </w:r>
      <w:r w:rsidRPr="00CF5ACD">
        <w:tab/>
        <w:t>obavljanje trgovačkog posredovanja na domaćem i inozemnom tržištu</w:t>
      </w:r>
    </w:p>
    <w:p w:rsidR="00CF0A9B" w:rsidRPr="00CF5ACD" w:rsidRDefault="00CF0A9B" w:rsidP="00CF0A9B">
      <w:r w:rsidRPr="00CF5ACD">
        <w:t>*</w:t>
      </w:r>
      <w:r w:rsidRPr="00CF5ACD">
        <w:tab/>
        <w:t>zastupanje inozemnih tvrtki</w:t>
      </w:r>
    </w:p>
    <w:p w:rsidR="00CF0A9B" w:rsidRPr="00CF5ACD" w:rsidRDefault="00CF0A9B" w:rsidP="00CF0A9B">
      <w:r w:rsidRPr="00CF5ACD">
        <w:t>*</w:t>
      </w:r>
      <w:r w:rsidRPr="00CF5ACD">
        <w:tab/>
        <w:t>pripremanje hrane i pružanje usluga prehrane, pripremanje i usluživanje pićem i napicima, pružanje usluga smještaja, pripremanje hrane za potrošnju na drugom mjestu (u prijevoznim sredstvima, na priredbama i sl.) i opskrba tom hranom</w:t>
      </w:r>
    </w:p>
    <w:p w:rsidR="00CF0A9B" w:rsidRPr="00CF5ACD" w:rsidRDefault="00CF0A9B" w:rsidP="00CF0A9B">
      <w:r w:rsidRPr="00CF5ACD">
        <w:t>*</w:t>
      </w:r>
      <w:r w:rsidRPr="00CF5ACD">
        <w:tab/>
        <w:t>javni prijevoz osoba i tereta u domaćem i međunarodnom prometu</w:t>
      </w:r>
    </w:p>
    <w:p w:rsidR="00CF0A9B" w:rsidRPr="00CF5ACD" w:rsidRDefault="00CF0A9B" w:rsidP="00CF0A9B">
      <w:r w:rsidRPr="00CF5ACD">
        <w:t>*</w:t>
      </w:r>
      <w:r w:rsidRPr="00CF5ACD">
        <w:tab/>
        <w:t>Pružanje usluga u nautičkom, seljačkom, zdravstvenom, kongresnom, športskom, lovnom i drugim oblicima turizma</w:t>
      </w:r>
    </w:p>
    <w:p w:rsidR="00CF0A9B" w:rsidRPr="00CF5ACD" w:rsidRDefault="00CF0A9B" w:rsidP="00CF0A9B">
      <w:r w:rsidRPr="00CF5ACD">
        <w:t>*</w:t>
      </w:r>
      <w:r w:rsidRPr="00CF5ACD">
        <w:tab/>
        <w:t>knjigovodstveno-računovodstvene usluge</w:t>
      </w:r>
    </w:p>
    <w:p w:rsidR="00CF0A9B" w:rsidRPr="00CF5ACD" w:rsidRDefault="00CF0A9B" w:rsidP="00CF0A9B">
      <w:r w:rsidRPr="00CF5ACD">
        <w:t>*</w:t>
      </w:r>
      <w:r w:rsidRPr="00CF5ACD">
        <w:tab/>
        <w:t>usluge informacijskog društva</w:t>
      </w:r>
    </w:p>
    <w:p w:rsidR="00CF0A9B" w:rsidRPr="00CF5ACD" w:rsidRDefault="00CF0A9B" w:rsidP="00CF0A9B">
      <w:r w:rsidRPr="00CF5ACD">
        <w:t>*</w:t>
      </w:r>
      <w:r w:rsidRPr="00CF5ACD">
        <w:tab/>
        <w:t>poslovanje nekretninama</w:t>
      </w:r>
    </w:p>
    <w:p w:rsidR="00CF0A9B" w:rsidRPr="00CF5ACD" w:rsidRDefault="00CF0A9B" w:rsidP="00CF0A9B">
      <w:r w:rsidRPr="00CF5ACD">
        <w:t>*</w:t>
      </w:r>
      <w:r w:rsidRPr="00CF5ACD">
        <w:tab/>
        <w:t>Računalne i srodne djelatnosti</w:t>
      </w:r>
    </w:p>
    <w:p w:rsidR="00CF0A9B" w:rsidRPr="00CF5ACD" w:rsidRDefault="00CF0A9B" w:rsidP="00CF0A9B">
      <w:r w:rsidRPr="00CF5ACD">
        <w:t>*</w:t>
      </w:r>
      <w:r w:rsidRPr="00CF5ACD">
        <w:tab/>
        <w:t>promidžba (reklama i propaganda)</w:t>
      </w:r>
    </w:p>
    <w:p w:rsidR="00CF0A9B" w:rsidRPr="00CF5ACD" w:rsidRDefault="00CF0A9B" w:rsidP="00CF0A9B">
      <w:r w:rsidRPr="00CF5ACD">
        <w:t>*</w:t>
      </w:r>
      <w:r w:rsidRPr="00CF5ACD">
        <w:tab/>
        <w:t>savjetovanje u svezi s poslovanjem i upravljanjem</w:t>
      </w:r>
    </w:p>
    <w:p w:rsidR="00CF0A9B" w:rsidRPr="00CF5ACD" w:rsidRDefault="00CF0A9B" w:rsidP="00CF0A9B">
      <w:r w:rsidRPr="00CF5ACD">
        <w:t>*</w:t>
      </w:r>
      <w:r w:rsidRPr="00CF5ACD">
        <w:tab/>
        <w:t>djelatnost za njegu i održavanje tijela</w:t>
      </w:r>
    </w:p>
    <w:p w:rsidR="00CF0A9B" w:rsidRPr="00CF5ACD" w:rsidRDefault="00CF0A9B" w:rsidP="00CF0A9B">
      <w:r w:rsidRPr="00CF5ACD">
        <w:t>*</w:t>
      </w:r>
      <w:r w:rsidRPr="00CF5ACD">
        <w:tab/>
        <w:t>frizerski saloni i saloni za uljepšavanje</w:t>
      </w:r>
    </w:p>
    <w:p w:rsidR="00CF0A9B" w:rsidRPr="00CF5ACD" w:rsidRDefault="00CF0A9B" w:rsidP="00CF0A9B">
      <w:r w:rsidRPr="00CF5ACD">
        <w:t>*</w:t>
      </w:r>
      <w:r w:rsidRPr="00CF5ACD">
        <w:tab/>
        <w:t>djelatnosti za poboljšanje fizičke kondicije</w:t>
      </w:r>
    </w:p>
    <w:p w:rsidR="00CF0A9B" w:rsidRPr="00CF5ACD" w:rsidRDefault="00CF0A9B" w:rsidP="00CF0A9B">
      <w:pPr>
        <w:rPr>
          <w:b/>
        </w:rPr>
      </w:pPr>
      <w:r w:rsidRPr="00CF5ACD">
        <w:rPr>
          <w:b/>
        </w:rPr>
        <w:t>Osnivači/članovi društva:</w:t>
      </w:r>
    </w:p>
    <w:p w:rsidR="00CF0A9B" w:rsidRPr="00CF5ACD" w:rsidRDefault="00CF0A9B" w:rsidP="00CF0A9B">
      <w:r w:rsidRPr="00CF5ACD">
        <w:t xml:space="preserve">Slavko </w:t>
      </w:r>
      <w:proofErr w:type="spellStart"/>
      <w:r w:rsidRPr="00CF5ACD">
        <w:t>Krajinović</w:t>
      </w:r>
      <w:proofErr w:type="spellEnd"/>
      <w:r w:rsidRPr="00CF5ACD">
        <w:t>, OIB: 02644896521 (Prikaži vezane subjekte)</w:t>
      </w:r>
    </w:p>
    <w:p w:rsidR="00CF0A9B" w:rsidRPr="00CF5ACD" w:rsidRDefault="00CF0A9B" w:rsidP="00CF0A9B">
      <w:r w:rsidRPr="00CF5ACD">
        <w:t xml:space="preserve">Sesvete, </w:t>
      </w:r>
      <w:proofErr w:type="spellStart"/>
      <w:r w:rsidRPr="00CF5ACD">
        <w:t>Kašinska</w:t>
      </w:r>
      <w:proofErr w:type="spellEnd"/>
      <w:r w:rsidRPr="00CF5ACD">
        <w:t xml:space="preserve"> 39</w:t>
      </w:r>
    </w:p>
    <w:p w:rsidR="00CF0A9B" w:rsidRPr="00CF5ACD" w:rsidRDefault="00CF0A9B" w:rsidP="00CF0A9B">
      <w:r w:rsidRPr="00CF5ACD">
        <w:t>- član društva</w:t>
      </w:r>
    </w:p>
    <w:p w:rsidR="00CF0A9B" w:rsidRPr="00CF5ACD" w:rsidRDefault="00CF0A9B" w:rsidP="00CF0A9B">
      <w:r w:rsidRPr="00CF5ACD">
        <w:t xml:space="preserve">Jozo </w:t>
      </w:r>
      <w:proofErr w:type="spellStart"/>
      <w:r w:rsidRPr="00CF5ACD">
        <w:t>Tolić</w:t>
      </w:r>
      <w:proofErr w:type="spellEnd"/>
      <w:r w:rsidRPr="00CF5ACD">
        <w:t>, OIB: 11172737648 (Prikaži vezane subjekte)</w:t>
      </w:r>
    </w:p>
    <w:p w:rsidR="00CF0A9B" w:rsidRPr="00CF5ACD" w:rsidRDefault="00CF0A9B" w:rsidP="00CF0A9B">
      <w:r w:rsidRPr="00CF5ACD">
        <w:t>Zagreb, Prve Poljanice 17</w:t>
      </w:r>
    </w:p>
    <w:p w:rsidR="00CF0A9B" w:rsidRPr="00CF5ACD" w:rsidRDefault="00CF0A9B" w:rsidP="00CF0A9B">
      <w:r w:rsidRPr="00CF5ACD">
        <w:t>- član društva</w:t>
      </w:r>
    </w:p>
    <w:p w:rsidR="00CF0A9B" w:rsidRPr="00CF5ACD" w:rsidRDefault="00CF0A9B" w:rsidP="00CF0A9B">
      <w:pPr>
        <w:rPr>
          <w:b/>
        </w:rPr>
      </w:pPr>
      <w:r w:rsidRPr="00CF5ACD">
        <w:rPr>
          <w:b/>
        </w:rPr>
        <w:t>Pravni odnosi, Osnivački akt:</w:t>
      </w:r>
    </w:p>
    <w:p w:rsidR="00CF0A9B" w:rsidRPr="00CF5ACD" w:rsidRDefault="00CF0A9B" w:rsidP="00CF0A9B">
      <w:r w:rsidRPr="00CF5ACD">
        <w:t>Društveni ugovor od 1.kolovoza 2007.g.</w:t>
      </w:r>
    </w:p>
    <w:p w:rsidR="0013549D" w:rsidRDefault="0013549D" w:rsidP="00CF0A9B"/>
    <w:p w:rsidR="00D46DB2" w:rsidRDefault="00D46DB2" w:rsidP="00CF0A9B"/>
    <w:p w:rsidR="00D46DB2" w:rsidRDefault="00D46DB2" w:rsidP="00CF0A9B"/>
    <w:p w:rsidR="00D46DB2" w:rsidRPr="00CF5ACD" w:rsidRDefault="00D46DB2" w:rsidP="00CF0A9B"/>
    <w:p w:rsidR="0013549D" w:rsidRPr="00CF5ACD" w:rsidRDefault="0013549D" w:rsidP="00CF0A9B"/>
    <w:p w:rsidR="008C00DB" w:rsidRPr="00CF5ACD" w:rsidRDefault="008C00DB" w:rsidP="008C00DB">
      <w:pPr>
        <w:rPr>
          <w:lang w:val="pl-PL"/>
        </w:rPr>
      </w:pPr>
    </w:p>
    <w:p w:rsidR="0013549D" w:rsidRPr="00CF5ACD" w:rsidRDefault="0013549D" w:rsidP="0013549D">
      <w:pPr>
        <w:rPr>
          <w:b/>
          <w:lang w:eastAsia="en-US"/>
        </w:rPr>
      </w:pPr>
      <w:r w:rsidRPr="00CF5ACD">
        <w:rPr>
          <w:b/>
          <w:lang w:eastAsia="en-US"/>
        </w:rPr>
        <w:lastRenderedPageBreak/>
        <w:t>POSLOVANJE DUŽNIKA I UZROCI PRESTANKA POSLOVANJA</w:t>
      </w:r>
    </w:p>
    <w:p w:rsidR="0013549D" w:rsidRPr="00CF5ACD" w:rsidRDefault="0013549D" w:rsidP="0013549D">
      <w:pPr>
        <w:rPr>
          <w:lang w:eastAsia="en-US"/>
        </w:rPr>
      </w:pPr>
    </w:p>
    <w:p w:rsidR="0013549D" w:rsidRPr="00CF5ACD" w:rsidRDefault="0013549D" w:rsidP="0013549D">
      <w:pPr>
        <w:rPr>
          <w:lang w:eastAsia="en-US"/>
        </w:rPr>
      </w:pPr>
    </w:p>
    <w:p w:rsidR="00CF0A9B" w:rsidRPr="00CF5ACD" w:rsidRDefault="0013549D" w:rsidP="0013549D">
      <w:pPr>
        <w:jc w:val="both"/>
        <w:rPr>
          <w:lang w:val="pl-PL"/>
        </w:rPr>
      </w:pPr>
      <w:r w:rsidRPr="00CF5ACD">
        <w:rPr>
          <w:lang w:eastAsia="en-US"/>
        </w:rPr>
        <w:t xml:space="preserve">Za vrijeme planiranja investicijskog projekta i u tijeku izrade </w:t>
      </w:r>
      <w:proofErr w:type="spellStart"/>
      <w:r w:rsidRPr="00CF5ACD">
        <w:rPr>
          <w:lang w:eastAsia="en-US"/>
        </w:rPr>
        <w:t>Feasibility</w:t>
      </w:r>
      <w:proofErr w:type="spellEnd"/>
      <w:r w:rsidRPr="00CF5ACD">
        <w:rPr>
          <w:lang w:eastAsia="en-US"/>
        </w:rPr>
        <w:t xml:space="preserve"> analize, stečajni dužnik nije predvidio utjecaj krize. Planirana prodajna cijena nekretnina nije bila prilagođena tržišnim kretanjima, te je u očekivanju bolje prodajne cijenu nekretnina, stečajni dužnik ostao  bez prihoda od prodaje te neminovno upao u stanje nelikvidnosti</w:t>
      </w:r>
    </w:p>
    <w:p w:rsidR="00CF0A9B" w:rsidRPr="00CF5ACD" w:rsidRDefault="00CF0A9B" w:rsidP="008C00DB">
      <w:pPr>
        <w:rPr>
          <w:lang w:val="pl-PL"/>
        </w:rPr>
      </w:pPr>
    </w:p>
    <w:p w:rsidR="00255CFC" w:rsidRPr="00CF5ACD" w:rsidRDefault="00255CFC" w:rsidP="008C00DB">
      <w:pPr>
        <w:rPr>
          <w:lang w:val="pl-PL"/>
        </w:rPr>
      </w:pPr>
    </w:p>
    <w:p w:rsidR="00255CFC" w:rsidRPr="00CF5ACD" w:rsidRDefault="00255CFC" w:rsidP="008C00DB">
      <w:pPr>
        <w:rPr>
          <w:lang w:val="pl-PL"/>
        </w:rPr>
      </w:pPr>
    </w:p>
    <w:p w:rsidR="00255CFC" w:rsidRPr="00CF5ACD" w:rsidRDefault="00255CFC" w:rsidP="008C00DB">
      <w:pPr>
        <w:rPr>
          <w:lang w:val="pl-PL"/>
        </w:rPr>
      </w:pPr>
    </w:p>
    <w:p w:rsidR="008C00DB" w:rsidRPr="00CF5ACD" w:rsidRDefault="008C00DB" w:rsidP="008C00DB">
      <w:pPr>
        <w:rPr>
          <w:b/>
          <w:lang w:val="pl-PL"/>
        </w:rPr>
      </w:pPr>
      <w:r w:rsidRPr="00CF5ACD">
        <w:rPr>
          <w:b/>
          <w:lang w:val="pl-PL"/>
        </w:rPr>
        <w:t>II. STANJE STEČAJNE MASE</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sustavan pregled predmeta stečajne mase s početka razdoblja izvješća prema članku 223. Stečajnog zakona</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koji su predmeti stečajne mase unovčeni i u kojem iznosu</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koji predmeti stečajne mase nisu unovčeni i zbog kojeg razloga</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 xml:space="preserve">dati podatak o tome kako je ostvareno razlučno pravo, ako ono postoji </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tome kako je ostvareno izlučno pravo, ako ono postoji</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vjerovnicima stečajne mase i njihovom namirenju</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isplatama plaća radnika ako su nastavili s radom nakon otvaranja stečajnoga postupka</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dati podatak o namirenju stečajnih vjerovnika (diobe).</w:t>
      </w:r>
    </w:p>
    <w:p w:rsidR="008C00DB" w:rsidRPr="00CF5ACD"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CF5ACD">
        <w:rPr>
          <w:lang w:val="pl-PL"/>
        </w:rPr>
        <w:t>ostali podaci.</w:t>
      </w:r>
    </w:p>
    <w:p w:rsidR="008C00DB" w:rsidRPr="00CF5ACD" w:rsidRDefault="008C00DB" w:rsidP="008C00DB">
      <w:pPr>
        <w:ind w:left="360"/>
        <w:rPr>
          <w:lang w:val="pl-PL"/>
        </w:rPr>
      </w:pPr>
    </w:p>
    <w:p w:rsidR="00255CFC" w:rsidRPr="00CF5ACD" w:rsidRDefault="00255CFC" w:rsidP="008C00DB">
      <w:pPr>
        <w:rPr>
          <w:lang w:val="pl-PL"/>
        </w:rPr>
      </w:pPr>
    </w:p>
    <w:p w:rsidR="00CF0A9B" w:rsidRPr="00CF5ACD" w:rsidRDefault="00CF0A9B" w:rsidP="00CF0A9B">
      <w:pPr>
        <w:rPr>
          <w:b/>
          <w:lang w:eastAsia="en-US"/>
        </w:rPr>
      </w:pPr>
      <w:r w:rsidRPr="00CF5ACD">
        <w:rPr>
          <w:b/>
          <w:lang w:eastAsia="en-US"/>
        </w:rPr>
        <w:t>PODUZETE AKTIVNOSTI STEČAJNOG UPRAVITELJA OD TRENUTKA PREUZIMANJA DUŽNOSTI</w:t>
      </w:r>
    </w:p>
    <w:p w:rsidR="00CF0A9B" w:rsidRPr="00CF5ACD" w:rsidRDefault="00CF0A9B" w:rsidP="00CF0A9B">
      <w:pPr>
        <w:rPr>
          <w:lang w:eastAsia="en-US"/>
        </w:rPr>
      </w:pPr>
    </w:p>
    <w:p w:rsidR="00CF0A9B" w:rsidRPr="00CF5ACD" w:rsidRDefault="00CF0A9B" w:rsidP="00CF0A9B">
      <w:pPr>
        <w:rPr>
          <w:lang w:eastAsia="en-US"/>
        </w:rPr>
      </w:pPr>
    </w:p>
    <w:p w:rsidR="00CF0A9B" w:rsidRPr="00CF5ACD" w:rsidRDefault="00CF0A9B" w:rsidP="00CF0A9B">
      <w:pPr>
        <w:rPr>
          <w:lang w:eastAsia="en-US"/>
        </w:rPr>
      </w:pPr>
      <w:r w:rsidRPr="00CF5ACD">
        <w:rPr>
          <w:lang w:eastAsia="en-US"/>
        </w:rPr>
        <w:t>Nakon preuzimanja dužnosti poduzete su aktivnosti kako slijedi:</w:t>
      </w:r>
    </w:p>
    <w:p w:rsidR="00CF0A9B" w:rsidRPr="00CF5ACD" w:rsidRDefault="00CF0A9B" w:rsidP="00CF0A9B">
      <w:pPr>
        <w:rPr>
          <w:lang w:eastAsia="en-US"/>
        </w:rPr>
      </w:pPr>
    </w:p>
    <w:p w:rsidR="00CF0A9B" w:rsidRPr="00CF5ACD" w:rsidRDefault="00CF0A9B" w:rsidP="00CF0A9B">
      <w:pPr>
        <w:rPr>
          <w:lang w:eastAsia="en-US"/>
        </w:rPr>
      </w:pPr>
      <w:r w:rsidRPr="00CF5ACD">
        <w:rPr>
          <w:lang w:eastAsia="en-US"/>
        </w:rPr>
        <w:t>1.Preuzet je stari žig dužnika te napravljen novi s oznakom „u stečaju“</w:t>
      </w:r>
    </w:p>
    <w:p w:rsidR="00CF0A9B" w:rsidRPr="00CF5ACD" w:rsidRDefault="00CF0A9B" w:rsidP="00CF0A9B">
      <w:pPr>
        <w:rPr>
          <w:lang w:eastAsia="en-US"/>
        </w:rPr>
      </w:pPr>
      <w:r w:rsidRPr="00CF5ACD">
        <w:rPr>
          <w:lang w:eastAsia="en-US"/>
        </w:rPr>
        <w:t>2.Dužnik je pri Državnom zavodu za statistiku razvrstan po obavijesti</w:t>
      </w:r>
    </w:p>
    <w:p w:rsidR="00CF0A9B" w:rsidRPr="00CF5ACD" w:rsidRDefault="00CF0A9B" w:rsidP="00CF0A9B">
      <w:pPr>
        <w:rPr>
          <w:lang w:eastAsia="en-US"/>
        </w:rPr>
      </w:pPr>
      <w:r w:rsidRPr="00CF5ACD">
        <w:rPr>
          <w:lang w:eastAsia="en-US"/>
        </w:rPr>
        <w:t>3.Zatvoreni su stari žiro-računi i otvoren novi poslovni račun</w:t>
      </w:r>
    </w:p>
    <w:p w:rsidR="00CF0A9B" w:rsidRPr="00CF5ACD" w:rsidRDefault="00CF0A9B" w:rsidP="00CF0A9B">
      <w:pPr>
        <w:rPr>
          <w:lang w:eastAsia="en-US"/>
        </w:rPr>
      </w:pPr>
      <w:r w:rsidRPr="00CF5ACD">
        <w:rPr>
          <w:lang w:eastAsia="en-US"/>
        </w:rPr>
        <w:t>4.Predan je ovjerovljeni potpis stečajne upraviteljice na registarski spis</w:t>
      </w:r>
    </w:p>
    <w:p w:rsidR="00CF0A9B" w:rsidRPr="00CF5ACD" w:rsidRDefault="00CF0A9B" w:rsidP="00CF0A9B">
      <w:pPr>
        <w:rPr>
          <w:lang w:eastAsia="en-US"/>
        </w:rPr>
      </w:pPr>
      <w:r w:rsidRPr="00CF5ACD">
        <w:rPr>
          <w:lang w:eastAsia="en-US"/>
        </w:rPr>
        <w:t>5. Sastavljen je  predračun troškova stečajnoga postupka i podnesen  na odobrenje ovom stečajnom sudu</w:t>
      </w:r>
    </w:p>
    <w:p w:rsidR="00CF0A9B" w:rsidRPr="00CF5ACD" w:rsidRDefault="00CF0A9B" w:rsidP="00CF0A9B">
      <w:pPr>
        <w:jc w:val="both"/>
        <w:rPr>
          <w:lang w:eastAsia="en-US"/>
        </w:rPr>
      </w:pPr>
      <w:r w:rsidRPr="00CF5ACD">
        <w:rPr>
          <w:lang w:eastAsia="en-US"/>
        </w:rPr>
        <w:t xml:space="preserve">6. </w:t>
      </w:r>
      <w:proofErr w:type="spellStart"/>
      <w:r w:rsidRPr="00CF5ACD">
        <w:rPr>
          <w:lang w:eastAsia="en-US"/>
        </w:rPr>
        <w:t>Odredjeno</w:t>
      </w:r>
      <w:proofErr w:type="spellEnd"/>
      <w:r w:rsidRPr="00CF5ACD">
        <w:rPr>
          <w:lang w:eastAsia="en-US"/>
        </w:rPr>
        <w:t xml:space="preserve"> je  povjerenstvo za popis imovine </w:t>
      </w:r>
    </w:p>
    <w:p w:rsidR="00CF0A9B" w:rsidRPr="00CF5ACD" w:rsidRDefault="00CF0A9B" w:rsidP="00CF0A9B">
      <w:pPr>
        <w:rPr>
          <w:lang w:eastAsia="en-US"/>
        </w:rPr>
      </w:pPr>
      <w:r w:rsidRPr="00CF5ACD">
        <w:rPr>
          <w:lang w:eastAsia="en-US"/>
        </w:rPr>
        <w:t>7</w:t>
      </w:r>
      <w:r w:rsidR="0013549D" w:rsidRPr="00CF5ACD">
        <w:rPr>
          <w:lang w:eastAsia="en-US"/>
        </w:rPr>
        <w:t>.</w:t>
      </w:r>
      <w:r w:rsidRPr="00CF5ACD">
        <w:rPr>
          <w:lang w:eastAsia="en-US"/>
        </w:rPr>
        <w:t>Sastavljeno je početno stanje imovine dužnika</w:t>
      </w:r>
    </w:p>
    <w:p w:rsidR="00CF0A9B" w:rsidRPr="00CF5ACD" w:rsidRDefault="0013549D" w:rsidP="00CF0A9B">
      <w:pPr>
        <w:jc w:val="both"/>
        <w:rPr>
          <w:lang w:eastAsia="en-US"/>
        </w:rPr>
      </w:pPr>
      <w:r w:rsidRPr="00CF5ACD">
        <w:rPr>
          <w:lang w:eastAsia="en-US"/>
        </w:rPr>
        <w:t>8.</w:t>
      </w:r>
      <w:r w:rsidR="00CF0A9B" w:rsidRPr="00CF5ACD">
        <w:rPr>
          <w:lang w:eastAsia="en-US"/>
        </w:rPr>
        <w:t>Doveden je u red očevidnik knjigovodstvenih podataka do dana otvaranja stečajnoga postupka</w:t>
      </w:r>
    </w:p>
    <w:p w:rsidR="00804D15" w:rsidRDefault="00804D15" w:rsidP="00CF0A9B">
      <w:pPr>
        <w:jc w:val="both"/>
        <w:rPr>
          <w:lang w:eastAsia="en-US"/>
        </w:rPr>
      </w:pPr>
      <w:r w:rsidRPr="00CF5ACD">
        <w:rPr>
          <w:lang w:eastAsia="en-US"/>
        </w:rPr>
        <w:t xml:space="preserve">9. </w:t>
      </w:r>
      <w:proofErr w:type="spellStart"/>
      <w:r w:rsidRPr="00CF5ACD">
        <w:rPr>
          <w:lang w:eastAsia="en-US"/>
        </w:rPr>
        <w:t>procjenjene</w:t>
      </w:r>
      <w:proofErr w:type="spellEnd"/>
      <w:r w:rsidRPr="00CF5ACD">
        <w:rPr>
          <w:lang w:eastAsia="en-US"/>
        </w:rPr>
        <w:t xml:space="preserve"> su nekretnine stečajnog dužnika</w:t>
      </w:r>
    </w:p>
    <w:p w:rsidR="00CF5ACD" w:rsidRDefault="00CF5ACD" w:rsidP="00CF5ACD">
      <w:pPr>
        <w:jc w:val="both"/>
        <w:rPr>
          <w:lang w:eastAsia="en-US"/>
        </w:rPr>
      </w:pPr>
      <w:r>
        <w:rPr>
          <w:lang w:eastAsia="en-US"/>
        </w:rPr>
        <w:t xml:space="preserve">10. izvršen je uvid </w:t>
      </w:r>
      <w:r w:rsidRPr="00CF5ACD">
        <w:rPr>
          <w:lang w:eastAsia="en-US"/>
        </w:rPr>
        <w:t xml:space="preserve">zemljišno-knjižnih stanja </w:t>
      </w:r>
      <w:r>
        <w:rPr>
          <w:lang w:eastAsia="en-US"/>
        </w:rPr>
        <w:t xml:space="preserve">za koje je stečajna upraviteljica smatrala da je potrebno podnijeti tužbe radi iseljenja. </w:t>
      </w:r>
    </w:p>
    <w:p w:rsidR="00CF5ACD" w:rsidRDefault="00CF5ACD" w:rsidP="00CF5ACD">
      <w:pPr>
        <w:jc w:val="both"/>
        <w:rPr>
          <w:lang w:eastAsia="en-US"/>
        </w:rPr>
      </w:pPr>
    </w:p>
    <w:p w:rsidR="00CF5ACD" w:rsidRDefault="00CF5ACD" w:rsidP="00CF5ACD">
      <w:pPr>
        <w:jc w:val="both"/>
        <w:rPr>
          <w:lang w:eastAsia="en-US"/>
        </w:rPr>
      </w:pPr>
      <w:r>
        <w:rPr>
          <w:lang w:eastAsia="en-US"/>
        </w:rPr>
        <w:t xml:space="preserve">Pregledom zemljišno-knjižnih stanja navedenih nekretnina, utvrđeno je  da se sve nekretnine za koje se  smatralo da treba  </w:t>
      </w:r>
      <w:proofErr w:type="spellStart"/>
      <w:r>
        <w:rPr>
          <w:lang w:eastAsia="en-US"/>
        </w:rPr>
        <w:t>podnjeti</w:t>
      </w:r>
      <w:proofErr w:type="spellEnd"/>
      <w:r>
        <w:rPr>
          <w:lang w:eastAsia="en-US"/>
        </w:rPr>
        <w:t xml:space="preserve">  tužbu radi iseljenja nalaze u vlasništvu treće osobe društva TK TIM d.o.o., Zagreb, Avenija Većeslava Holjevca 27, OIB 93015327682 osim nekretnine upisane u posebni izvadak pod rednim brojem 82, koja u naravi predstavlja poslovni prostor u prizemlju oznake PP5 neto korisne površine 57,96 m2 kojeg je prema </w:t>
      </w:r>
      <w:r>
        <w:rPr>
          <w:lang w:eastAsia="en-US"/>
        </w:rPr>
        <w:lastRenderedPageBreak/>
        <w:t xml:space="preserve">stanju zemljišnih knjiga vlasnik gđa. DENI-DANICA FERENČAK iz Zagreba, </w:t>
      </w:r>
      <w:proofErr w:type="spellStart"/>
      <w:r>
        <w:rPr>
          <w:lang w:eastAsia="en-US"/>
        </w:rPr>
        <w:t>Bosutska</w:t>
      </w:r>
      <w:proofErr w:type="spellEnd"/>
      <w:r>
        <w:rPr>
          <w:lang w:eastAsia="en-US"/>
        </w:rPr>
        <w:t xml:space="preserve"> 8/2, OIB 04347599692. </w:t>
      </w:r>
    </w:p>
    <w:p w:rsidR="00CF5ACD" w:rsidRDefault="00CF5ACD" w:rsidP="00CF5ACD">
      <w:pPr>
        <w:jc w:val="both"/>
        <w:rPr>
          <w:lang w:eastAsia="en-US"/>
        </w:rPr>
      </w:pPr>
    </w:p>
    <w:p w:rsidR="00AE6D45" w:rsidRDefault="00AE6D45" w:rsidP="00AE6D45">
      <w:pPr>
        <w:jc w:val="both"/>
        <w:rPr>
          <w:lang w:eastAsia="en-US"/>
        </w:rPr>
      </w:pPr>
      <w:r>
        <w:rPr>
          <w:lang w:eastAsia="en-US"/>
        </w:rPr>
        <w:t xml:space="preserve">Na nekretninama vlasništva TK TIM d.o.o., Zagreb je već izvršen upis založnih prava I to na prvom mjestu za korist ERSTE &amp; STEIERMAERKISCHE BANK d.d., Rijeka i to za iznos glavnice od </w:t>
      </w:r>
      <w:proofErr w:type="spellStart"/>
      <w:r>
        <w:rPr>
          <w:lang w:eastAsia="en-US"/>
        </w:rPr>
        <w:t>cca</w:t>
      </w:r>
      <w:proofErr w:type="spellEnd"/>
      <w:r>
        <w:rPr>
          <w:lang w:eastAsia="en-US"/>
        </w:rPr>
        <w:t xml:space="preserve"> 4.500.000,00 EUR, na drugom mjestu za korist REPUBLIKE HRVATSKE i to za iznos glavnice od </w:t>
      </w:r>
      <w:proofErr w:type="spellStart"/>
      <w:r>
        <w:rPr>
          <w:lang w:eastAsia="en-US"/>
        </w:rPr>
        <w:t>cca</w:t>
      </w:r>
      <w:proofErr w:type="spellEnd"/>
      <w:r>
        <w:rPr>
          <w:lang w:eastAsia="en-US"/>
        </w:rPr>
        <w:t xml:space="preserve"> 100.000,00 EUR te je na istim nekretninama već pokrenuta i ovrha kod Općinskog građanskog suda u Zagrebu pod brojem </w:t>
      </w:r>
      <w:proofErr w:type="spellStart"/>
      <w:r>
        <w:rPr>
          <w:lang w:eastAsia="en-US"/>
        </w:rPr>
        <w:t>Ovr</w:t>
      </w:r>
      <w:proofErr w:type="spellEnd"/>
      <w:r>
        <w:rPr>
          <w:lang w:eastAsia="en-US"/>
        </w:rPr>
        <w:t xml:space="preserve">-556/2015. </w:t>
      </w:r>
    </w:p>
    <w:p w:rsidR="00AE6D45" w:rsidRDefault="00AE6D45" w:rsidP="00AE6D45">
      <w:pPr>
        <w:jc w:val="both"/>
        <w:rPr>
          <w:lang w:eastAsia="en-US"/>
        </w:rPr>
      </w:pPr>
    </w:p>
    <w:p w:rsidR="00AE6D45" w:rsidRDefault="00AE6D45" w:rsidP="00AE6D45">
      <w:pPr>
        <w:jc w:val="both"/>
        <w:rPr>
          <w:lang w:eastAsia="en-US"/>
        </w:rPr>
      </w:pPr>
      <w:r>
        <w:rPr>
          <w:lang w:eastAsia="en-US"/>
        </w:rPr>
        <w:t>S obzirom na navedeno, upitna je svrha pokretanja bilo kakvog postupka osiguranja s obzirom na redoslijed namirenja. Neovisno o tome, za bilo koji upis mora postojati jasna pravna osnova – pravni odnos na kojem bi se temeljio prijedlog za upis založnog prava ili ovrhe na nekretninama TK TIM d.o.o., Zagreb od strane stečajnog dužnika DS CENTAR PROJEKT d.o.o. u stečaju, Zagreb.</w:t>
      </w:r>
    </w:p>
    <w:p w:rsidR="006F777D" w:rsidRDefault="006F777D" w:rsidP="006F777D">
      <w:pPr>
        <w:jc w:val="both"/>
        <w:rPr>
          <w:lang w:eastAsia="en-US"/>
        </w:rPr>
      </w:pPr>
    </w:p>
    <w:p w:rsidR="0066508A" w:rsidRDefault="006F777D" w:rsidP="0066508A">
      <w:pPr>
        <w:jc w:val="both"/>
        <w:rPr>
          <w:lang w:eastAsia="en-US"/>
        </w:rPr>
      </w:pPr>
      <w:r>
        <w:rPr>
          <w:lang w:eastAsia="en-US"/>
        </w:rPr>
        <w:t>11.</w:t>
      </w:r>
      <w:r w:rsidR="00D46DB2">
        <w:rPr>
          <w:lang w:eastAsia="en-US"/>
        </w:rPr>
        <w:t xml:space="preserve"> </w:t>
      </w:r>
      <w:r>
        <w:rPr>
          <w:lang w:eastAsia="en-US"/>
        </w:rPr>
        <w:t xml:space="preserve">protiv prethodne uprave stečajnog dužnika u tijeku je podnašanje kaznene prijave </w:t>
      </w:r>
      <w:r w:rsidR="0066508A">
        <w:rPr>
          <w:lang w:eastAsia="en-US"/>
        </w:rPr>
        <w:t>zbog ne davanja podataka i poslovne dokumentacije a sve u vezi prava potraživanja stečajnog dužnika prema trećim osobama, konkretno o pozicijama iskazanih u poslovnim knjigama koje se odnose na slijedeće pozicije:</w:t>
      </w:r>
    </w:p>
    <w:p w:rsidR="0066508A" w:rsidRDefault="0066508A" w:rsidP="0066508A">
      <w:pPr>
        <w:jc w:val="both"/>
        <w:rPr>
          <w:lang w:eastAsia="en-US"/>
        </w:rPr>
      </w:pPr>
    </w:p>
    <w:p w:rsidR="0066508A" w:rsidRDefault="0066508A" w:rsidP="0066508A">
      <w:pPr>
        <w:jc w:val="both"/>
        <w:rPr>
          <w:lang w:eastAsia="en-US"/>
        </w:rPr>
      </w:pPr>
    </w:p>
    <w:p w:rsidR="0066508A" w:rsidRDefault="0066508A" w:rsidP="0066508A">
      <w:pPr>
        <w:jc w:val="both"/>
        <w:rPr>
          <w:lang w:eastAsia="en-US"/>
        </w:rPr>
      </w:pPr>
      <w:r>
        <w:rPr>
          <w:lang w:eastAsia="en-US"/>
        </w:rPr>
        <w:t>1.) Ugovor i saldo depozitnog računa 128.998,09 kn</w:t>
      </w:r>
    </w:p>
    <w:p w:rsidR="0066508A" w:rsidRDefault="0066508A" w:rsidP="0066508A">
      <w:pPr>
        <w:jc w:val="both"/>
        <w:rPr>
          <w:lang w:eastAsia="en-US"/>
        </w:rPr>
      </w:pPr>
      <w:r>
        <w:rPr>
          <w:lang w:eastAsia="en-US"/>
        </w:rPr>
        <w:t>2.) Prijepis kartica danih pozajmica i Ugovore o pozajmici</w:t>
      </w:r>
    </w:p>
    <w:p w:rsidR="0066508A" w:rsidRDefault="0066508A" w:rsidP="0066508A">
      <w:pPr>
        <w:jc w:val="both"/>
        <w:rPr>
          <w:lang w:eastAsia="en-US"/>
        </w:rPr>
      </w:pPr>
    </w:p>
    <w:p w:rsidR="0066508A" w:rsidRDefault="0066508A" w:rsidP="0066508A">
      <w:pPr>
        <w:jc w:val="both"/>
        <w:rPr>
          <w:lang w:eastAsia="en-US"/>
        </w:rPr>
      </w:pPr>
      <w:r>
        <w:rPr>
          <w:lang w:eastAsia="en-US"/>
        </w:rPr>
        <w:t xml:space="preserve">    -SLAVEKS                      190.266,08 kn</w:t>
      </w:r>
    </w:p>
    <w:p w:rsidR="0066508A" w:rsidRDefault="0066508A" w:rsidP="0066508A">
      <w:pPr>
        <w:jc w:val="both"/>
        <w:rPr>
          <w:lang w:eastAsia="en-US"/>
        </w:rPr>
      </w:pPr>
      <w:r>
        <w:rPr>
          <w:lang w:eastAsia="en-US"/>
        </w:rPr>
        <w:t xml:space="preserve">    -TOLIĆ JOZO                  425.184,94 kn</w:t>
      </w:r>
    </w:p>
    <w:p w:rsidR="0066508A" w:rsidRDefault="0066508A" w:rsidP="0066508A">
      <w:pPr>
        <w:jc w:val="both"/>
        <w:rPr>
          <w:lang w:eastAsia="en-US"/>
        </w:rPr>
      </w:pPr>
      <w:r>
        <w:rPr>
          <w:lang w:eastAsia="en-US"/>
        </w:rPr>
        <w:t xml:space="preserve">    -TAMIN                               26.383,34 kn</w:t>
      </w:r>
    </w:p>
    <w:p w:rsidR="0066508A" w:rsidRDefault="0066508A" w:rsidP="0066508A">
      <w:pPr>
        <w:jc w:val="both"/>
        <w:rPr>
          <w:lang w:eastAsia="en-US"/>
        </w:rPr>
      </w:pPr>
      <w:r>
        <w:rPr>
          <w:lang w:eastAsia="en-US"/>
        </w:rPr>
        <w:t xml:space="preserve">    -PASSAGE-gradnja           7.101,31 kn</w:t>
      </w:r>
    </w:p>
    <w:p w:rsidR="0066508A" w:rsidRDefault="0066508A" w:rsidP="0066508A">
      <w:pPr>
        <w:jc w:val="both"/>
        <w:rPr>
          <w:lang w:eastAsia="en-US"/>
        </w:rPr>
      </w:pPr>
      <w:r>
        <w:rPr>
          <w:lang w:eastAsia="en-US"/>
        </w:rPr>
        <w:t xml:space="preserve"> UKUPNO                             638.935,67 KN</w:t>
      </w:r>
    </w:p>
    <w:p w:rsidR="0066508A" w:rsidRDefault="0066508A" w:rsidP="006F777D">
      <w:pPr>
        <w:jc w:val="both"/>
        <w:rPr>
          <w:lang w:eastAsia="en-US"/>
        </w:rPr>
      </w:pPr>
    </w:p>
    <w:p w:rsidR="0066508A" w:rsidRDefault="0066508A" w:rsidP="006F777D">
      <w:pPr>
        <w:jc w:val="both"/>
        <w:rPr>
          <w:lang w:eastAsia="en-US"/>
        </w:rPr>
      </w:pPr>
    </w:p>
    <w:p w:rsidR="00AE6D45" w:rsidRPr="00CF5ACD" w:rsidRDefault="00AE6D45" w:rsidP="00CF5ACD">
      <w:pPr>
        <w:jc w:val="both"/>
        <w:rPr>
          <w:lang w:eastAsia="en-US"/>
        </w:rPr>
      </w:pPr>
    </w:p>
    <w:p w:rsidR="00CF0A9B" w:rsidRPr="00CF5ACD" w:rsidRDefault="00CF0A9B" w:rsidP="00CF0A9B">
      <w:pPr>
        <w:jc w:val="both"/>
        <w:rPr>
          <w:lang w:eastAsia="en-US"/>
        </w:rPr>
      </w:pPr>
    </w:p>
    <w:p w:rsidR="0013549D" w:rsidRPr="00CF5ACD" w:rsidRDefault="0013549D" w:rsidP="0013549D">
      <w:pPr>
        <w:rPr>
          <w:b/>
          <w:lang w:eastAsia="en-US"/>
        </w:rPr>
      </w:pPr>
      <w:r w:rsidRPr="00CF5ACD">
        <w:rPr>
          <w:b/>
          <w:lang w:eastAsia="en-US"/>
        </w:rPr>
        <w:t>IMOVINA STEČAJNOG DUŽNIKA</w:t>
      </w:r>
    </w:p>
    <w:p w:rsidR="0013549D" w:rsidRPr="00CF5ACD" w:rsidRDefault="0013549D" w:rsidP="0013549D">
      <w:pPr>
        <w:rPr>
          <w:lang w:eastAsia="en-US"/>
        </w:rPr>
      </w:pPr>
    </w:p>
    <w:p w:rsidR="0013549D" w:rsidRPr="00CF5ACD" w:rsidRDefault="0013549D" w:rsidP="0013549D">
      <w:pPr>
        <w:rPr>
          <w:lang w:eastAsia="en-US"/>
        </w:rPr>
      </w:pPr>
      <w:r w:rsidRPr="00CF5ACD">
        <w:rPr>
          <w:lang w:eastAsia="en-US"/>
        </w:rPr>
        <w:t xml:space="preserve">Imovina stečajnog dužnika sastoji se od nekretnina koje su opterećene </w:t>
      </w:r>
      <w:proofErr w:type="spellStart"/>
      <w:r w:rsidRPr="00CF5ACD">
        <w:rPr>
          <w:lang w:eastAsia="en-US"/>
        </w:rPr>
        <w:t>razlučnim</w:t>
      </w:r>
      <w:proofErr w:type="spellEnd"/>
      <w:r w:rsidRPr="00CF5ACD">
        <w:rPr>
          <w:lang w:eastAsia="en-US"/>
        </w:rPr>
        <w:t xml:space="preserve"> pravom.</w:t>
      </w:r>
    </w:p>
    <w:p w:rsidR="0013549D" w:rsidRPr="00CF5ACD" w:rsidRDefault="0013549D" w:rsidP="0013549D">
      <w:pPr>
        <w:rPr>
          <w:lang w:eastAsia="en-US"/>
        </w:rPr>
      </w:pPr>
    </w:p>
    <w:p w:rsidR="0013549D" w:rsidRPr="00CF5ACD" w:rsidRDefault="0013549D" w:rsidP="0013549D">
      <w:pPr>
        <w:rPr>
          <w:bCs/>
        </w:rPr>
      </w:pPr>
      <w:r w:rsidRPr="00CF5ACD">
        <w:rPr>
          <w:bCs/>
        </w:rPr>
        <w:t>Nekretnine u vlasništvu stečajnog dužnika upisane su  u zemljišne knjige Općinskog građanskog suda u Zagrebu, i to:</w:t>
      </w:r>
    </w:p>
    <w:p w:rsidR="0013549D" w:rsidRPr="00CF5ACD" w:rsidRDefault="0013549D" w:rsidP="0013549D">
      <w:pPr>
        <w:rPr>
          <w:bCs/>
        </w:rPr>
      </w:pPr>
    </w:p>
    <w:p w:rsidR="0013549D" w:rsidRPr="00CF5ACD" w:rsidRDefault="0013549D" w:rsidP="0013549D">
      <w:pPr>
        <w:rPr>
          <w:bCs/>
        </w:rPr>
      </w:pPr>
      <w:r w:rsidRPr="00CF5ACD">
        <w:rPr>
          <w:bCs/>
        </w:rPr>
        <w:t>- zk.ul.br. 1095, k.o. Dugo Selo II</w:t>
      </w:r>
    </w:p>
    <w:p w:rsidR="0013549D" w:rsidRPr="00CF5ACD" w:rsidRDefault="0013549D" w:rsidP="0013549D">
      <w:pPr>
        <w:rPr>
          <w:bCs/>
        </w:rPr>
      </w:pPr>
    </w:p>
    <w:p w:rsidR="0013549D" w:rsidRPr="00CF5ACD" w:rsidRDefault="0013549D" w:rsidP="0013549D">
      <w:pPr>
        <w:rPr>
          <w:bCs/>
        </w:rPr>
      </w:pPr>
      <w:r w:rsidRPr="00CF5ACD">
        <w:rPr>
          <w:bCs/>
        </w:rPr>
        <w:t>k.č.br. 735, u naravi dvorište, površine 245 m2 i kuća br. 47, Zagrebačka ulica, površine 128 m2, sveukupno površine 373 m2</w:t>
      </w:r>
    </w:p>
    <w:p w:rsidR="0013549D" w:rsidRPr="00CF5ACD" w:rsidRDefault="0013549D" w:rsidP="0013549D">
      <w:pPr>
        <w:rPr>
          <w:bCs/>
        </w:rPr>
      </w:pPr>
    </w:p>
    <w:p w:rsidR="0013549D" w:rsidRPr="00CF5ACD" w:rsidRDefault="0013549D" w:rsidP="0013549D">
      <w:pPr>
        <w:rPr>
          <w:bCs/>
        </w:rPr>
      </w:pPr>
      <w:r w:rsidRPr="00CF5ACD">
        <w:rPr>
          <w:bCs/>
        </w:rPr>
        <w:t>- zk.ul.br. 3498 k.o. Dugo Selo II</w:t>
      </w:r>
    </w:p>
    <w:p w:rsidR="0013549D" w:rsidRPr="00CF5ACD" w:rsidRDefault="0013549D" w:rsidP="0013549D">
      <w:pPr>
        <w:rPr>
          <w:bCs/>
        </w:rPr>
      </w:pPr>
    </w:p>
    <w:p w:rsidR="0013549D" w:rsidRPr="00CF5ACD" w:rsidRDefault="0013549D" w:rsidP="0013549D">
      <w:pPr>
        <w:rPr>
          <w:bCs/>
        </w:rPr>
      </w:pPr>
      <w:r w:rsidRPr="00CF5ACD">
        <w:rPr>
          <w:bCs/>
        </w:rPr>
        <w:t>k.č.br. 743/1, u naravi dvorište, površine 300 m2</w:t>
      </w:r>
    </w:p>
    <w:p w:rsidR="0013549D" w:rsidRPr="00CF5ACD" w:rsidRDefault="0013549D" w:rsidP="0013549D">
      <w:pPr>
        <w:rPr>
          <w:bCs/>
        </w:rPr>
      </w:pPr>
      <w:r w:rsidRPr="00CF5ACD">
        <w:rPr>
          <w:bCs/>
        </w:rPr>
        <w:t>k.č.br. 743/2, u naravi dvorište, površine 35 m2</w:t>
      </w:r>
    </w:p>
    <w:p w:rsidR="0013549D" w:rsidRPr="00CF5ACD" w:rsidRDefault="0013549D" w:rsidP="0013549D">
      <w:pPr>
        <w:rPr>
          <w:bCs/>
        </w:rPr>
      </w:pPr>
    </w:p>
    <w:p w:rsidR="0013549D" w:rsidRPr="00CF5ACD" w:rsidRDefault="0013549D" w:rsidP="0013549D">
      <w:pPr>
        <w:rPr>
          <w:bCs/>
        </w:rPr>
      </w:pPr>
      <w:r w:rsidRPr="00CF5ACD">
        <w:rPr>
          <w:bCs/>
        </w:rPr>
        <w:t>- zk.ul.br. 1128 k.o. Dugo Selo II</w:t>
      </w:r>
    </w:p>
    <w:p w:rsidR="0013549D" w:rsidRPr="00CF5ACD" w:rsidRDefault="0013549D" w:rsidP="0013549D">
      <w:pPr>
        <w:rPr>
          <w:bCs/>
        </w:rPr>
      </w:pPr>
    </w:p>
    <w:p w:rsidR="0013549D" w:rsidRPr="00CF5ACD" w:rsidRDefault="0013549D" w:rsidP="0013549D">
      <w:pPr>
        <w:jc w:val="both"/>
        <w:rPr>
          <w:bCs/>
        </w:rPr>
      </w:pPr>
      <w:r w:rsidRPr="00CF5ACD">
        <w:rPr>
          <w:bCs/>
        </w:rPr>
        <w:t xml:space="preserve">326/10000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poslovnog prostora ukupne korisne površine 167,50 m2, a koji se sastoji od pristupnog stubišta s </w:t>
      </w:r>
      <w:proofErr w:type="spellStart"/>
      <w:r w:rsidRPr="00CF5ACD">
        <w:rPr>
          <w:bCs/>
        </w:rPr>
        <w:t>podestima</w:t>
      </w:r>
      <w:proofErr w:type="spellEnd"/>
      <w:r w:rsidRPr="00CF5ACD">
        <w:rPr>
          <w:bCs/>
        </w:rPr>
        <w:t>, hodnika, ureda, prodajnog prostora, dva sanitarna čvora i terase, sve u prizemlju, stubišta i skladišta u podrumu, sve u nacrtima označeno ružičastom bojom, te dva parkirališta u dvorištu, oznaka P27 i P28, podne površine po 11,00 m2, upisano u podul.br. 1</w:t>
      </w:r>
    </w:p>
    <w:p w:rsidR="0013549D" w:rsidRPr="00CF5ACD" w:rsidRDefault="0013549D" w:rsidP="0013549D">
      <w:pPr>
        <w:rPr>
          <w:bCs/>
        </w:rPr>
      </w:pPr>
    </w:p>
    <w:p w:rsidR="0013549D" w:rsidRPr="00CF5ACD" w:rsidRDefault="0013549D" w:rsidP="0013549D">
      <w:pPr>
        <w:rPr>
          <w:bCs/>
        </w:rPr>
      </w:pPr>
      <w:r w:rsidRPr="00CF5ACD">
        <w:rPr>
          <w:bCs/>
        </w:rPr>
        <w:t>NAPOMENA: ZABILJEŽBA PRAVA ZALOGA OD STRANE :</w:t>
      </w:r>
    </w:p>
    <w:p w:rsidR="008C3F9D" w:rsidRPr="00CF5ACD" w:rsidRDefault="0013549D" w:rsidP="0013549D">
      <w:pPr>
        <w:pStyle w:val="Odlomakpopisa"/>
        <w:numPr>
          <w:ilvl w:val="0"/>
          <w:numId w:val="7"/>
        </w:numPr>
        <w:rPr>
          <w:bCs/>
        </w:rPr>
      </w:pPr>
      <w:r w:rsidRPr="00CF5ACD">
        <w:rPr>
          <w:bCs/>
        </w:rPr>
        <w:t xml:space="preserve">ERSTE&amp; STEIERMARKISCHE BANK d.d. REPUBLIKA HRVATSKA, </w:t>
      </w:r>
    </w:p>
    <w:p w:rsidR="0013549D" w:rsidRPr="00CF5ACD" w:rsidRDefault="0013549D" w:rsidP="0013549D">
      <w:pPr>
        <w:pStyle w:val="Odlomakpopisa"/>
        <w:numPr>
          <w:ilvl w:val="0"/>
          <w:numId w:val="7"/>
        </w:numPr>
        <w:rPr>
          <w:bCs/>
        </w:rPr>
      </w:pPr>
      <w:r w:rsidRPr="00CF5ACD">
        <w:rPr>
          <w:bCs/>
        </w:rPr>
        <w:t>MINISTARSTVO FINANCIJA, POREZNA UPRAVA</w:t>
      </w:r>
    </w:p>
    <w:p w:rsidR="008C3F9D" w:rsidRPr="00CF5ACD" w:rsidRDefault="008C3F9D" w:rsidP="0013549D">
      <w:pPr>
        <w:pStyle w:val="Odlomakpopisa"/>
        <w:numPr>
          <w:ilvl w:val="0"/>
          <w:numId w:val="7"/>
        </w:numPr>
        <w:rPr>
          <w:bCs/>
        </w:rPr>
      </w:pPr>
      <w:r w:rsidRPr="00CF5ACD">
        <w:rPr>
          <w:bCs/>
        </w:rPr>
        <w:t>KOPIMA D.O.O.</w:t>
      </w:r>
    </w:p>
    <w:p w:rsidR="0013549D" w:rsidRPr="00CF5ACD" w:rsidRDefault="0013549D" w:rsidP="0013549D">
      <w:pPr>
        <w:pStyle w:val="Odlomakpopisa"/>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GM22 u podrumu </w:t>
      </w:r>
      <w:proofErr w:type="spellStart"/>
      <w:r w:rsidRPr="00CF5ACD">
        <w:rPr>
          <w:bCs/>
        </w:rPr>
        <w:t>višestambene</w:t>
      </w:r>
      <w:proofErr w:type="spellEnd"/>
      <w:r w:rsidRPr="00CF5ACD">
        <w:rPr>
          <w:bCs/>
        </w:rPr>
        <w:t xml:space="preserve"> građevine, korisne površine 7,79 m2, podne površine 15,57 m2, upisano u podul.br. 23</w:t>
      </w:r>
    </w:p>
    <w:p w:rsidR="0013549D" w:rsidRPr="00CF5ACD" w:rsidRDefault="0013549D" w:rsidP="0013549D">
      <w:pPr>
        <w:jc w:val="both"/>
        <w:rPr>
          <w:bCs/>
        </w:rPr>
      </w:pPr>
    </w:p>
    <w:p w:rsidR="0013549D" w:rsidRPr="00CF5ACD" w:rsidRDefault="0013549D" w:rsidP="0013549D">
      <w:pPr>
        <w:rPr>
          <w:bCs/>
        </w:rPr>
      </w:pPr>
      <w:r w:rsidRPr="00CF5ACD">
        <w:rPr>
          <w:bCs/>
        </w:rPr>
        <w:t>NAPOMENA: ZABILJEŽBA PRAVA ZALOGA OD STRANE :</w:t>
      </w:r>
    </w:p>
    <w:p w:rsidR="0013549D" w:rsidRPr="00CF5ACD" w:rsidRDefault="0013549D" w:rsidP="0013549D">
      <w:pPr>
        <w:rPr>
          <w:bCs/>
        </w:rPr>
      </w:pPr>
      <w:r w:rsidRPr="00CF5ACD">
        <w:rPr>
          <w:bCs/>
        </w:rPr>
        <w:t>1.</w:t>
      </w:r>
      <w:r w:rsidRPr="00CF5ACD">
        <w:rPr>
          <w:bCs/>
        </w:rPr>
        <w:tab/>
        <w:t xml:space="preserve">ERSTE&amp; STEIERMARKISCHE BANK d.d. </w:t>
      </w:r>
    </w:p>
    <w:p w:rsidR="0013549D" w:rsidRPr="00CF5ACD" w:rsidRDefault="0013549D" w:rsidP="0013549D">
      <w:pPr>
        <w:rPr>
          <w:bCs/>
        </w:rPr>
      </w:pPr>
      <w:r w:rsidRPr="00CF5ACD">
        <w:rPr>
          <w:bCs/>
        </w:rPr>
        <w:t>2.</w:t>
      </w:r>
      <w:r w:rsidRPr="00CF5ACD">
        <w:rPr>
          <w:bCs/>
        </w:rPr>
        <w:tab/>
        <w:t>REPUBLIKA HRVATSKA, MINISTARSTVO FINANCIJA, POREZNA UPRAVA</w:t>
      </w:r>
    </w:p>
    <w:p w:rsidR="008C3F9D" w:rsidRPr="00CF5ACD" w:rsidRDefault="008C3F9D" w:rsidP="0013549D">
      <w:pPr>
        <w:rPr>
          <w:bCs/>
        </w:rPr>
      </w:pPr>
      <w:r w:rsidRPr="00CF5ACD">
        <w:rPr>
          <w:bCs/>
        </w:rPr>
        <w:t>3.</w:t>
      </w:r>
      <w:r w:rsidRPr="00CF5ACD">
        <w:rPr>
          <w:bCs/>
        </w:rPr>
        <w:tab/>
        <w:t>KOPIMA D.O.O.</w:t>
      </w:r>
    </w:p>
    <w:p w:rsidR="0013549D" w:rsidRPr="00CF5ACD" w:rsidRDefault="0013549D" w:rsidP="0013549D">
      <w:pPr>
        <w:rPr>
          <w:bCs/>
        </w:rPr>
      </w:pP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GM23 u podrumu </w:t>
      </w:r>
      <w:proofErr w:type="spellStart"/>
      <w:r w:rsidRPr="00CF5ACD">
        <w:rPr>
          <w:bCs/>
        </w:rPr>
        <w:t>višestambene</w:t>
      </w:r>
      <w:proofErr w:type="spellEnd"/>
      <w:r w:rsidRPr="00CF5ACD">
        <w:rPr>
          <w:bCs/>
        </w:rPr>
        <w:t xml:space="preserve"> građevine, korisne površine 7,79 m2, podne površine 15,57 m2, upisano u podul.br. 24</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GM24 u podrumu </w:t>
      </w:r>
      <w:proofErr w:type="spellStart"/>
      <w:r w:rsidRPr="00CF5ACD">
        <w:rPr>
          <w:bCs/>
        </w:rPr>
        <w:t>višestambene</w:t>
      </w:r>
      <w:proofErr w:type="spellEnd"/>
      <w:r w:rsidRPr="00CF5ACD">
        <w:rPr>
          <w:bCs/>
        </w:rPr>
        <w:t xml:space="preserve"> građevine, korisne površine 7,72 m2, podne površine 15,43 m2, upisano u podul.br. 25</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w:t>
      </w:r>
      <w:r w:rsidRPr="00CF5ACD">
        <w:rPr>
          <w:bCs/>
        </w:rPr>
        <w:lastRenderedPageBreak/>
        <w:t xml:space="preserve">površine 1763 m2, kuća br. 43, Zagrebačka ulica, površine 120 m2, sveukupno površine 4692 m2, neodvojivo povezano s vlasništvom garažnog mjesta GM25 u podrumu </w:t>
      </w:r>
      <w:proofErr w:type="spellStart"/>
      <w:r w:rsidRPr="00CF5ACD">
        <w:rPr>
          <w:bCs/>
        </w:rPr>
        <w:t>višestambene</w:t>
      </w:r>
      <w:proofErr w:type="spellEnd"/>
      <w:r w:rsidRPr="00CF5ACD">
        <w:rPr>
          <w:bCs/>
        </w:rPr>
        <w:t xml:space="preserve"> građevine, korisne površine 7,72 m2, podne površine 15,43 m2, upisano u podul.br. 26</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GM30 u podrumu </w:t>
      </w:r>
      <w:proofErr w:type="spellStart"/>
      <w:r w:rsidRPr="00CF5ACD">
        <w:rPr>
          <w:bCs/>
        </w:rPr>
        <w:t>višestambene</w:t>
      </w:r>
      <w:proofErr w:type="spellEnd"/>
      <w:r w:rsidRPr="00CF5ACD">
        <w:rPr>
          <w:bCs/>
        </w:rPr>
        <w:t xml:space="preserve"> građevine, korisne površine 7,79 m2, podne površine 15,57 m2, upisano u podul.br. 31</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GM34 u podrumu </w:t>
      </w:r>
      <w:proofErr w:type="spellStart"/>
      <w:r w:rsidRPr="00CF5ACD">
        <w:rPr>
          <w:bCs/>
        </w:rPr>
        <w:t>višestambene</w:t>
      </w:r>
      <w:proofErr w:type="spellEnd"/>
      <w:r w:rsidRPr="00CF5ACD">
        <w:rPr>
          <w:bCs/>
        </w:rPr>
        <w:t xml:space="preserve"> građevine, korisne površine 7,79 m2, podne površine 15,57 m2, upisano u podul.br. 35</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GM37 u podrumu </w:t>
      </w:r>
      <w:proofErr w:type="spellStart"/>
      <w:r w:rsidRPr="00CF5ACD">
        <w:rPr>
          <w:bCs/>
        </w:rPr>
        <w:t>višestambene</w:t>
      </w:r>
      <w:proofErr w:type="spellEnd"/>
      <w:r w:rsidRPr="00CF5ACD">
        <w:rPr>
          <w:bCs/>
        </w:rPr>
        <w:t xml:space="preserve"> građevine, korisne površine 7,79 m2, podne površine 15,57 m2, upisano u podul.br. 38</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GM62 u podrumu </w:t>
      </w:r>
      <w:proofErr w:type="spellStart"/>
      <w:r w:rsidRPr="00CF5ACD">
        <w:rPr>
          <w:bCs/>
        </w:rPr>
        <w:t>višestambene</w:t>
      </w:r>
      <w:proofErr w:type="spellEnd"/>
      <w:r w:rsidRPr="00CF5ACD">
        <w:rPr>
          <w:bCs/>
        </w:rPr>
        <w:t xml:space="preserve"> građevine, korisne površine 7,82 m2, podne površine 15,63 m2, upisano u podul.br. 63</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lastRenderedPageBreak/>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64 na prvom katu - četvrti ulaz, ukupne korisne površine 44,93 m2, a koji se sastoji od predsoblja, dnevnog boravka, blagovaonice s kuhinjom, degažmana, sobe, kupaonice i balkona podne površine 4,48 m2, sve u nacrtima označeno svijetlozelenom bojom, te spremišta Sp64 u prizemlju, podne površine 1,66 m2 i parkirališta P20 u dvorištu, podne površine 11,00 m2, upisano u podul.br. 110</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8C3F9D" w:rsidP="0013549D">
      <w:pPr>
        <w:jc w:val="both"/>
        <w:rPr>
          <w:bCs/>
        </w:rPr>
      </w:pPr>
      <w:r w:rsidRPr="00CF5ACD">
        <w:rPr>
          <w:bCs/>
        </w:rPr>
        <w:t>3.</w:t>
      </w:r>
      <w:r w:rsidRPr="00CF5ACD">
        <w:rPr>
          <w:bCs/>
        </w:rPr>
        <w:tab/>
        <w:t>KOPIMA D.O.O.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 s blagovaonicom, kuhinje, degažmana, sobe, kupaonice i </w:t>
      </w:r>
      <w:proofErr w:type="spellStart"/>
      <w:r w:rsidRPr="00CF5ACD">
        <w:rPr>
          <w:bCs/>
        </w:rPr>
        <w:t>loggie</w:t>
      </w:r>
      <w:proofErr w:type="spellEnd"/>
      <w:r w:rsidRPr="00CF5ACD">
        <w:rPr>
          <w:bCs/>
        </w:rPr>
        <w:t xml:space="preserve"> podne površine 3,49 m2, sve u nacrtima označeno ružičastom bojom s horizontalnom šrafurom, te spremišta Sp37 u prizemlju, podne površine 1,61 m2, upisano u podul.br. 128</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13549D" w:rsidP="0013549D">
      <w:pPr>
        <w:jc w:val="both"/>
        <w:rPr>
          <w:bCs/>
        </w:rPr>
      </w:pPr>
    </w:p>
    <w:p w:rsidR="0013549D" w:rsidRPr="00CF5ACD" w:rsidRDefault="0013549D" w:rsidP="0013549D">
      <w:pPr>
        <w:jc w:val="both"/>
        <w:rPr>
          <w:bCs/>
        </w:rPr>
      </w:pP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 s blagovaonicom, kuhinje, degažmana, sobe, kupaonice, </w:t>
      </w:r>
      <w:proofErr w:type="spellStart"/>
      <w:r w:rsidRPr="00CF5ACD">
        <w:rPr>
          <w:bCs/>
        </w:rPr>
        <w:t>loggie</w:t>
      </w:r>
      <w:proofErr w:type="spellEnd"/>
      <w:r w:rsidRPr="00CF5ACD">
        <w:rPr>
          <w:bCs/>
        </w:rPr>
        <w:t xml:space="preserve"> podne površine 3,49 m2 i terase podne površine 64,16 m2, sve u nacrtima označeno crvenom bojom, te spremišta Sp55 u prizemlju, podne površine 1,51 m2 i parkirališta P12 u dvorištu, podne površine 11,50 m2, upisano u podul.br. 130</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 xml:space="preserve">ERSTE&amp; STEIERMARKISCHE BANK d.d. </w:t>
      </w:r>
    </w:p>
    <w:p w:rsidR="0013549D" w:rsidRPr="00CF5ACD" w:rsidRDefault="0013549D" w:rsidP="0013549D">
      <w:pPr>
        <w:jc w:val="both"/>
        <w:rPr>
          <w:bCs/>
        </w:rPr>
      </w:pPr>
      <w:r w:rsidRPr="00CF5ACD">
        <w:rPr>
          <w:bCs/>
        </w:rPr>
        <w:t>2.</w:t>
      </w:r>
      <w:r w:rsidRPr="00CF5ACD">
        <w:rPr>
          <w:bCs/>
        </w:rPr>
        <w:tab/>
        <w:t>REPUBLIKA HRVATSKA, MINISTARSTVO FINANCIJA, POREZNA UPRAVA</w:t>
      </w:r>
    </w:p>
    <w:p w:rsidR="0013549D" w:rsidRPr="00CF5ACD" w:rsidRDefault="0013549D" w:rsidP="0013549D">
      <w:pPr>
        <w:jc w:val="both"/>
        <w:rPr>
          <w:bCs/>
        </w:rPr>
      </w:pP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2. na nekretninama u vlasništvu trećih osoba, društva TK Tim d.o.o. i </w:t>
      </w:r>
      <w:proofErr w:type="spellStart"/>
      <w:r w:rsidRPr="00CF5ACD">
        <w:rPr>
          <w:bCs/>
        </w:rPr>
        <w:t>Deni</w:t>
      </w:r>
      <w:proofErr w:type="spellEnd"/>
      <w:r w:rsidRPr="00CF5ACD">
        <w:rPr>
          <w:bCs/>
        </w:rPr>
        <w:t xml:space="preserve">-Danice </w:t>
      </w:r>
      <w:proofErr w:type="spellStart"/>
      <w:r w:rsidRPr="00CF5ACD">
        <w:rPr>
          <w:bCs/>
        </w:rPr>
        <w:t>Ferenčak</w:t>
      </w:r>
      <w:proofErr w:type="spellEnd"/>
      <w:r w:rsidRPr="00CF5ACD">
        <w:rPr>
          <w:bCs/>
        </w:rPr>
        <w:t>, upisanim u zemljišne knjige Općinskog suda u Novom Zagrebu, i to:</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 </w:t>
      </w:r>
      <w:proofErr w:type="spellStart"/>
      <w:r w:rsidRPr="00CF5ACD">
        <w:rPr>
          <w:bCs/>
        </w:rPr>
        <w:t>zk</w:t>
      </w:r>
      <w:proofErr w:type="spellEnd"/>
      <w:r w:rsidRPr="00CF5ACD">
        <w:rPr>
          <w:bCs/>
        </w:rPr>
        <w:t xml:space="preserve">. ul.br. 1521 k.o. </w:t>
      </w:r>
      <w:proofErr w:type="spellStart"/>
      <w:r w:rsidRPr="00CF5ACD">
        <w:rPr>
          <w:bCs/>
        </w:rPr>
        <w:t>Zaprudski</w:t>
      </w:r>
      <w:proofErr w:type="spellEnd"/>
      <w:r w:rsidRPr="00CF5ACD">
        <w:rPr>
          <w:bCs/>
        </w:rPr>
        <w:t xml:space="preserve"> Otok</w:t>
      </w:r>
    </w:p>
    <w:p w:rsidR="0013549D" w:rsidRPr="00CF5ACD" w:rsidRDefault="0013549D" w:rsidP="0013549D">
      <w:pPr>
        <w:jc w:val="both"/>
        <w:rPr>
          <w:bCs/>
        </w:rPr>
      </w:pPr>
    </w:p>
    <w:p w:rsidR="0013549D" w:rsidRPr="00CF5ACD" w:rsidRDefault="0013549D" w:rsidP="0013549D">
      <w:pPr>
        <w:jc w:val="both"/>
        <w:rPr>
          <w:bCs/>
        </w:rPr>
      </w:pPr>
      <w:r w:rsidRPr="00CF5ACD">
        <w:rPr>
          <w:bCs/>
        </w:rPr>
        <w:lastRenderedPageBreak/>
        <w:t>16/1000 idealnog suvlasničkog dijela k.č.br. 1569/1, u naravi stambeno poslovna zgrada br. 27 Većeslava Holjevca i dvorište, površine 3178 m2, neodvojivo povezano s vlasništvom posebnog dijela nekretnine i to trosobnog stana na II. katu oznake 2/2.4 (II. ulaz) neto korisne površine 64,40 m2 te pripadajući dijelovi: lođa površine 7,15 m2, spremište b. 24 u podrumu površine 2,85 m2 i parkirno mjesto u podrumu br. 8 površine 13,22 m2, upisano u podul.br. 24</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15/1000 idealnog suvlasničkog dijela k.č.br. 1569/1, u naravi stambeno poslovna zgrada br. 27 Većeslava Holjevca i dvorište, površine 3178 m2, neodvojivo povezano s vlasništvom posebnog dijela nekretnine i to trosobnog stana na 5. katu oznake 2/5.1 (2. ulaz) neto korisne površine 62,87 m2 te pripadajući dijelovi: terasa 1 površine 7,28 m2, terasa 2 površine 7,28 m2 i parkirno mjesto br. 17 u podrumu površine 13,22 m2, upisano u podul.br. 62</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14/1000 idealnog suvlasničkog dijela k.č.br. 1569/1, u naravi stambeno poslovna zgrada br. 27 Većeslava Holjevca i dvorište, površine 3178 m2, neodvojivo povezano s vlasništvom posebnog dijela nekretnine i to trosobnog stana na 5. katu oznake 2/5.2 (2. ulaz) neto korisne površine 57,43 m2 te pripadajući dijelovi terasa površine 14,84 m2 i parkirno mjesto br. 18 u podrumu površine 12,87 m2, upisano u podul.br. 63</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19/1000 idealnog suvlasničkog dijela k.č.br. 1569/1, u naravi stambeno poslovna zgrada br. 27 Većeslava Holjevca i dvorište, površine 3178 m2, neodvojivo povezano s vlasništvom posebnog dijela nekretnine i to poslovnog prostora u prizemlju oznake PP 3 neto korisne površine 96,91 m2, upisano u podul.br. 80</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 xml:space="preserve">10/1000 idealnog suvlasničkog dijela k.č.br. 1569/1, u naravi stambeno poslovna zgrada br. 27 Većeslava Holjevca i dvorište, površine 3178 m2, neodvojivo povezano s vlasništvom posebnog dijela nekretnine i to poslovnog prostora u </w:t>
      </w:r>
      <w:proofErr w:type="spellStart"/>
      <w:r w:rsidRPr="00CF5ACD">
        <w:rPr>
          <w:bCs/>
        </w:rPr>
        <w:t>prizmelju</w:t>
      </w:r>
      <w:proofErr w:type="spellEnd"/>
      <w:r w:rsidRPr="00CF5ACD">
        <w:rPr>
          <w:bCs/>
        </w:rPr>
        <w:t xml:space="preserve"> oznake PP 5 neto korisne površine 47,96 m2, upisano u podul.br. 82</w:t>
      </w:r>
    </w:p>
    <w:p w:rsidR="0013549D" w:rsidRPr="00CF5ACD" w:rsidRDefault="0013549D" w:rsidP="0013549D">
      <w:pPr>
        <w:jc w:val="both"/>
        <w:rPr>
          <w:bCs/>
        </w:rPr>
      </w:pPr>
    </w:p>
    <w:p w:rsidR="0013549D" w:rsidRPr="00CF5ACD" w:rsidRDefault="0013549D" w:rsidP="0013549D">
      <w:pPr>
        <w:jc w:val="both"/>
        <w:rPr>
          <w:bCs/>
        </w:rPr>
      </w:pPr>
      <w:r w:rsidRPr="00CF5ACD">
        <w:rPr>
          <w:bCs/>
        </w:rPr>
        <w:t>NAPOMENA: ZABILJEŽBA PRAVA ZALOGA OD STRANE :</w:t>
      </w:r>
    </w:p>
    <w:p w:rsidR="0013549D" w:rsidRPr="00CF5ACD" w:rsidRDefault="0013549D" w:rsidP="0013549D">
      <w:pPr>
        <w:jc w:val="both"/>
        <w:rPr>
          <w:bCs/>
        </w:rPr>
      </w:pPr>
      <w:r w:rsidRPr="00CF5ACD">
        <w:rPr>
          <w:bCs/>
        </w:rPr>
        <w:t>1.</w:t>
      </w:r>
      <w:r w:rsidRPr="00CF5ACD">
        <w:rPr>
          <w:bCs/>
        </w:rPr>
        <w:tab/>
        <w:t>ERSTE&amp; STEIERMARKISCHE BANK d.d.</w:t>
      </w:r>
    </w:p>
    <w:p w:rsidR="0013549D" w:rsidRPr="00CF5ACD" w:rsidRDefault="0013549D" w:rsidP="0013549D">
      <w:pPr>
        <w:jc w:val="both"/>
        <w:rPr>
          <w:bCs/>
        </w:rPr>
      </w:pPr>
    </w:p>
    <w:p w:rsidR="0013549D" w:rsidRPr="00CF5ACD" w:rsidRDefault="0013549D" w:rsidP="0013549D">
      <w:pPr>
        <w:jc w:val="both"/>
        <w:rPr>
          <w:bCs/>
        </w:rPr>
      </w:pPr>
      <w:r w:rsidRPr="00CF5ACD">
        <w:rPr>
          <w:bCs/>
        </w:rPr>
        <w:t>- zk.ul.br. 13293 k.o. Klara</w:t>
      </w:r>
    </w:p>
    <w:p w:rsidR="0013549D" w:rsidRPr="00CF5ACD" w:rsidRDefault="0013549D" w:rsidP="0013549D">
      <w:pPr>
        <w:jc w:val="both"/>
        <w:rPr>
          <w:bCs/>
        </w:rPr>
      </w:pPr>
      <w:r w:rsidRPr="00CF5ACD">
        <w:rPr>
          <w:bCs/>
        </w:rPr>
        <w:t>k.č.br. 2377/1, u naravi dvorište Horvatova ulica, površine 1923 m2</w:t>
      </w:r>
    </w:p>
    <w:p w:rsidR="0013549D" w:rsidRDefault="0013549D" w:rsidP="0013549D">
      <w:pPr>
        <w:jc w:val="both"/>
        <w:rPr>
          <w:lang w:eastAsia="en-US"/>
        </w:rPr>
      </w:pPr>
      <w:r w:rsidRPr="00CF5ACD">
        <w:rPr>
          <w:bCs/>
        </w:rPr>
        <w:t>k.č.br. 2377/7, u naravi dvorište, Horvatova ulica, površine 1322 m2</w:t>
      </w:r>
      <w:r w:rsidRPr="00CF5ACD">
        <w:rPr>
          <w:lang w:eastAsia="en-US"/>
        </w:rPr>
        <w:tab/>
      </w:r>
    </w:p>
    <w:p w:rsidR="004E7884" w:rsidRDefault="004E7884" w:rsidP="0013549D">
      <w:pPr>
        <w:jc w:val="both"/>
        <w:rPr>
          <w:lang w:eastAsia="en-US"/>
        </w:rPr>
      </w:pPr>
    </w:p>
    <w:p w:rsidR="004E7884" w:rsidRDefault="004E7884" w:rsidP="0013549D">
      <w:pPr>
        <w:jc w:val="both"/>
        <w:rPr>
          <w:lang w:eastAsia="en-US"/>
        </w:rPr>
      </w:pPr>
    </w:p>
    <w:p w:rsidR="004E7884" w:rsidRPr="00CF5ACD" w:rsidRDefault="004E7884" w:rsidP="0013549D">
      <w:pPr>
        <w:jc w:val="both"/>
        <w:rPr>
          <w:lang w:eastAsia="en-US"/>
        </w:rPr>
      </w:pPr>
    </w:p>
    <w:p w:rsidR="00804D15" w:rsidRPr="00CF5ACD" w:rsidRDefault="00804D15" w:rsidP="0013549D">
      <w:pPr>
        <w:jc w:val="both"/>
        <w:rPr>
          <w:lang w:eastAsia="en-US"/>
        </w:rPr>
      </w:pPr>
    </w:p>
    <w:p w:rsidR="00804D15" w:rsidRPr="00CF5ACD" w:rsidRDefault="00804D15" w:rsidP="0013549D">
      <w:pPr>
        <w:jc w:val="both"/>
        <w:rPr>
          <w:lang w:eastAsia="en-US"/>
        </w:rPr>
      </w:pPr>
      <w:r w:rsidRPr="00CF5ACD">
        <w:rPr>
          <w:b/>
          <w:lang w:eastAsia="en-US"/>
        </w:rPr>
        <w:lastRenderedPageBreak/>
        <w:t>UTVRĐENA VRIJEDNOST NEKRETNINA</w:t>
      </w:r>
      <w:r w:rsidRPr="00CF5ACD">
        <w:rPr>
          <w:lang w:eastAsia="en-US"/>
        </w:rPr>
        <w:t xml:space="preserve"> :</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nekretnine u vlasništvu stečajnog dužnika upisanim u zemljišne knjige Općinskog građanskog suda u Zagrebu, i to:</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1.)</w:t>
      </w:r>
      <w:r w:rsidRPr="00CF5ACD">
        <w:rPr>
          <w:lang w:eastAsia="en-US"/>
        </w:rPr>
        <w:tab/>
        <w:t xml:space="preserve">- zk.ul.br. 1095, k.o. Dugo Selo II </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k.č.br. 735, u naravi dvorište, površine 245 m2 i kuća br. 47, Zagrebačka ulica, površine 128 m2, sveukupno površine 373 m2</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 zk.ul.br. 1128 k.o. Dugo Selo II</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326/10000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poslovnog prostora ukupne korisne površine 167,50 m2, a koji se sastoji od pristupnog stubišta s </w:t>
      </w:r>
      <w:proofErr w:type="spellStart"/>
      <w:r w:rsidRPr="00CF5ACD">
        <w:rPr>
          <w:lang w:eastAsia="en-US"/>
        </w:rPr>
        <w:t>podestima</w:t>
      </w:r>
      <w:proofErr w:type="spellEnd"/>
      <w:r w:rsidRPr="00CF5ACD">
        <w:rPr>
          <w:lang w:eastAsia="en-US"/>
        </w:rPr>
        <w:t>, hodnika, ureda, prodajnog prostora, dva sanitarna čvora i terase, sve u prizemlju, stubišta i skladišta u podrumu, sve u nacrtima označeno ružičastom bojom, te dva parkirališta u dvorištu, oznaka P27 i P28, podne površine po 11,00 m2, upisano u podul.br. 1</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Vrijednost: 1.145.000,00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2.)</w:t>
      </w:r>
      <w:r w:rsidRPr="00CF5ACD">
        <w:rPr>
          <w:lang w:eastAsia="en-US"/>
        </w:rPr>
        <w:tab/>
        <w:t>- zk.ul.br. 3498 k.o. Dugo Selo II</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k.č.br. 743/1, u naravi dvorište, površine 300 m2</w:t>
      </w:r>
    </w:p>
    <w:p w:rsidR="00804D15" w:rsidRPr="00CF5ACD" w:rsidRDefault="00804D15" w:rsidP="00804D15">
      <w:pPr>
        <w:jc w:val="both"/>
        <w:rPr>
          <w:lang w:eastAsia="en-US"/>
        </w:rPr>
      </w:pPr>
      <w:r w:rsidRPr="00CF5ACD">
        <w:rPr>
          <w:lang w:eastAsia="en-US"/>
        </w:rPr>
        <w:t>k.č.br. 743/2, u naravi dvorište, površine 35 m2</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Vrijednost: 192.000,00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3.)</w:t>
      </w:r>
      <w:r w:rsidRPr="00CF5ACD">
        <w:rPr>
          <w:lang w:eastAsia="en-US"/>
        </w:rPr>
        <w:tab/>
        <w:t>- zk.ul.br. 1128 k.o. Dugo Selo II</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GM22 u podrumu </w:t>
      </w:r>
      <w:proofErr w:type="spellStart"/>
      <w:r w:rsidRPr="00CF5ACD">
        <w:rPr>
          <w:lang w:eastAsia="en-US"/>
        </w:rPr>
        <w:t>višestambene</w:t>
      </w:r>
      <w:proofErr w:type="spellEnd"/>
      <w:r w:rsidRPr="00CF5ACD">
        <w:rPr>
          <w:lang w:eastAsia="en-US"/>
        </w:rPr>
        <w:t xml:space="preserve"> građevine, korisne površine 7,79 m2, podne površine 15,57 m2, upisano u podul.br. 23 Vrijednost: 33.000,00 kuna</w:t>
      </w:r>
      <w:r w:rsidRPr="00CF5ACD">
        <w:rPr>
          <w:lang w:eastAsia="en-US"/>
        </w:rPr>
        <w:tab/>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GM23 u podrumu </w:t>
      </w:r>
      <w:proofErr w:type="spellStart"/>
      <w:r w:rsidRPr="00CF5ACD">
        <w:rPr>
          <w:lang w:eastAsia="en-US"/>
        </w:rPr>
        <w:t>višestambene</w:t>
      </w:r>
      <w:proofErr w:type="spellEnd"/>
      <w:r w:rsidRPr="00CF5ACD">
        <w:rPr>
          <w:lang w:eastAsia="en-US"/>
        </w:rPr>
        <w:t xml:space="preserve"> građevine, korisne površine 7,79 m2, podne površine 15,57 m2, upisano u podul.br. 24</w:t>
      </w:r>
    </w:p>
    <w:p w:rsidR="00804D15" w:rsidRPr="00CF5ACD" w:rsidRDefault="00804D15" w:rsidP="00804D15">
      <w:pPr>
        <w:jc w:val="both"/>
        <w:rPr>
          <w:lang w:eastAsia="en-US"/>
        </w:rPr>
      </w:pPr>
      <w:r w:rsidRPr="00CF5ACD">
        <w:rPr>
          <w:lang w:eastAsia="en-US"/>
        </w:rPr>
        <w:lastRenderedPageBreak/>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GM24 u podrumu </w:t>
      </w:r>
      <w:proofErr w:type="spellStart"/>
      <w:r w:rsidRPr="00CF5ACD">
        <w:rPr>
          <w:lang w:eastAsia="en-US"/>
        </w:rPr>
        <w:t>višestambene</w:t>
      </w:r>
      <w:proofErr w:type="spellEnd"/>
      <w:r w:rsidRPr="00CF5ACD">
        <w:rPr>
          <w:lang w:eastAsia="en-US"/>
        </w:rPr>
        <w:t xml:space="preserve"> građevine, korisne površine 7,72 m2, podne površine 15,43 m2, upisano u podul.br. 25</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GM25 u podrumu </w:t>
      </w:r>
      <w:proofErr w:type="spellStart"/>
      <w:r w:rsidRPr="00CF5ACD">
        <w:rPr>
          <w:lang w:eastAsia="en-US"/>
        </w:rPr>
        <w:t>višestambene</w:t>
      </w:r>
      <w:proofErr w:type="spellEnd"/>
      <w:r w:rsidRPr="00CF5ACD">
        <w:rPr>
          <w:lang w:eastAsia="en-US"/>
        </w:rPr>
        <w:t xml:space="preserve"> građevine, korisne površine 7,72 m2, podne površine 15,43 m2, upisano u podul.br. 26</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GM30 u podrumu </w:t>
      </w:r>
      <w:proofErr w:type="spellStart"/>
      <w:r w:rsidRPr="00CF5ACD">
        <w:rPr>
          <w:lang w:eastAsia="en-US"/>
        </w:rPr>
        <w:t>višestambene</w:t>
      </w:r>
      <w:proofErr w:type="spellEnd"/>
      <w:r w:rsidRPr="00CF5ACD">
        <w:rPr>
          <w:lang w:eastAsia="en-US"/>
        </w:rPr>
        <w:t xml:space="preserve"> građevine, korisne površine 7,79 m2, podne površine 15,57 m2, upisano u podul.br. 31</w:t>
      </w:r>
    </w:p>
    <w:p w:rsidR="00804D15" w:rsidRPr="00CF5ACD" w:rsidRDefault="00804D15" w:rsidP="00804D15">
      <w:pPr>
        <w:jc w:val="both"/>
        <w:rPr>
          <w:lang w:eastAsia="en-US"/>
        </w:rPr>
      </w:pPr>
      <w:r w:rsidRPr="00CF5ACD">
        <w:rPr>
          <w:lang w:eastAsia="en-US"/>
        </w:rPr>
        <w:t xml:space="preserve"> Vrijednost: 33.000,00 kuna</w:t>
      </w: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GM34 u podrumu </w:t>
      </w:r>
      <w:proofErr w:type="spellStart"/>
      <w:r w:rsidRPr="00CF5ACD">
        <w:rPr>
          <w:lang w:eastAsia="en-US"/>
        </w:rPr>
        <w:t>višestambene</w:t>
      </w:r>
      <w:proofErr w:type="spellEnd"/>
      <w:r w:rsidRPr="00CF5ACD">
        <w:rPr>
          <w:lang w:eastAsia="en-US"/>
        </w:rPr>
        <w:t xml:space="preserve"> građevine, korisne površine 7,79 m2, podne površine 15,57 m2, upisano u podul.br. 35</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GM37 u podrumu </w:t>
      </w:r>
      <w:proofErr w:type="spellStart"/>
      <w:r w:rsidRPr="00CF5ACD">
        <w:rPr>
          <w:lang w:eastAsia="en-US"/>
        </w:rPr>
        <w:t>višestambene</w:t>
      </w:r>
      <w:proofErr w:type="spellEnd"/>
      <w:r w:rsidRPr="00CF5ACD">
        <w:rPr>
          <w:lang w:eastAsia="en-US"/>
        </w:rPr>
        <w:t xml:space="preserve"> građevine, korisne površine 7,79 m2, podne površine 15,57 m2, upisano u podul.br. 38</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GM62 u podrumu </w:t>
      </w:r>
      <w:proofErr w:type="spellStart"/>
      <w:r w:rsidRPr="00CF5ACD">
        <w:rPr>
          <w:lang w:eastAsia="en-US"/>
        </w:rPr>
        <w:t>višestambene</w:t>
      </w:r>
      <w:proofErr w:type="spellEnd"/>
      <w:r w:rsidRPr="00CF5ACD">
        <w:rPr>
          <w:lang w:eastAsia="en-US"/>
        </w:rPr>
        <w:t xml:space="preserve"> građevine, korisne površine 7,82 m2, podne površine 15,63 m2, upisano u podul.br. 63</w:t>
      </w:r>
    </w:p>
    <w:p w:rsidR="00804D15" w:rsidRPr="00CF5ACD" w:rsidRDefault="00804D15" w:rsidP="00804D15">
      <w:pPr>
        <w:jc w:val="both"/>
        <w:rPr>
          <w:lang w:eastAsia="en-US"/>
        </w:rPr>
      </w:pPr>
      <w:r w:rsidRPr="00CF5ACD">
        <w:rPr>
          <w:lang w:eastAsia="en-US"/>
        </w:rPr>
        <w:t>Vrijednost: 33.000,00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64 na prvom katu - četvrti ulaz, ukupne korisne površine 44,93 m2, a koji se sastoji od predsoblja, dnevnog boravka, blagovaonice s </w:t>
      </w:r>
      <w:r w:rsidRPr="00CF5ACD">
        <w:rPr>
          <w:lang w:eastAsia="en-US"/>
        </w:rPr>
        <w:lastRenderedPageBreak/>
        <w:t>kuhinjom, degažmana, sobe, kupaonice i balkona podne površine 4,48 m2, sve u nacrtima označeno svijetlozelenom bojom, te spremišta Sp64 u prizemlju, podne površine 1,66 m2 i parkirališta P20 u dvorištu, podne površine 11,00 m2, upisano u podul.br. 110</w:t>
      </w:r>
    </w:p>
    <w:p w:rsidR="00804D15" w:rsidRPr="00CF5ACD" w:rsidRDefault="00804D15" w:rsidP="00804D15">
      <w:pPr>
        <w:jc w:val="both"/>
        <w:rPr>
          <w:lang w:eastAsia="en-US"/>
        </w:rPr>
      </w:pPr>
      <w:r w:rsidRPr="00CF5ACD">
        <w:rPr>
          <w:lang w:eastAsia="en-US"/>
        </w:rPr>
        <w:t>Vrijednost: 312.000,00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 s blagovaonicom, kuhinje, degažmana, sobe, kupaonice i </w:t>
      </w:r>
      <w:proofErr w:type="spellStart"/>
      <w:r w:rsidRPr="00CF5ACD">
        <w:rPr>
          <w:lang w:eastAsia="en-US"/>
        </w:rPr>
        <w:t>loggie</w:t>
      </w:r>
      <w:proofErr w:type="spellEnd"/>
      <w:r w:rsidRPr="00CF5ACD">
        <w:rPr>
          <w:lang w:eastAsia="en-US"/>
        </w:rPr>
        <w:t xml:space="preserve"> podne površine 3,49 m2, sve u nacrtima označeno ružičastom bojom s horizontalnom šrafurom, te spremišta Sp37 u prizemlju, podne površine 1,61 m2, upisano u podul.br. 128</w:t>
      </w:r>
    </w:p>
    <w:p w:rsidR="00804D15" w:rsidRPr="00CF5ACD" w:rsidRDefault="00804D15" w:rsidP="00804D15">
      <w:pPr>
        <w:jc w:val="both"/>
        <w:rPr>
          <w:lang w:eastAsia="en-US"/>
        </w:rPr>
      </w:pPr>
      <w:r w:rsidRPr="00CF5ACD">
        <w:rPr>
          <w:lang w:eastAsia="en-US"/>
        </w:rPr>
        <w:t>Vrijednost: 311.000,00 kuna</w:t>
      </w:r>
    </w:p>
    <w:p w:rsidR="00804D15" w:rsidRPr="00CF5ACD" w:rsidRDefault="00804D15" w:rsidP="00804D15">
      <w:pPr>
        <w:jc w:val="both"/>
        <w:rPr>
          <w:lang w:eastAsia="en-US"/>
        </w:rPr>
      </w:pPr>
      <w:r w:rsidRPr="00CF5ACD">
        <w:rPr>
          <w:lang w:eastAsia="en-US"/>
        </w:rPr>
        <w:t xml:space="preserve"> </w:t>
      </w:r>
    </w:p>
    <w:p w:rsidR="00804D15" w:rsidRPr="00CF5ACD" w:rsidRDefault="00804D15" w:rsidP="00804D15">
      <w:pPr>
        <w:jc w:val="both"/>
        <w:rPr>
          <w:lang w:eastAsia="en-US"/>
        </w:rPr>
      </w:pPr>
      <w:r w:rsidRPr="00CF5ACD">
        <w:rPr>
          <w:lang w:eastAsia="en-U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 s blagovaonicom, kuhinje, degažmana, sobe, kupaonice, </w:t>
      </w:r>
      <w:proofErr w:type="spellStart"/>
      <w:r w:rsidRPr="00CF5ACD">
        <w:rPr>
          <w:lang w:eastAsia="en-US"/>
        </w:rPr>
        <w:t>loggie</w:t>
      </w:r>
      <w:proofErr w:type="spellEnd"/>
      <w:r w:rsidRPr="00CF5ACD">
        <w:rPr>
          <w:lang w:eastAsia="en-US"/>
        </w:rPr>
        <w:t xml:space="preserve"> podne površine 3,49 m2 i terase podne površine 64,16 m2, sve u nacrtima označeno crvenom bojom, te spremišta Sp55 u prizemlju, podne površine 1,51 m2 i parkirališta P12 u dvorištu, podne površine 11,50 m2, upisano upodul.br. 130</w:t>
      </w:r>
    </w:p>
    <w:p w:rsidR="00804D15" w:rsidRPr="00CF5ACD" w:rsidRDefault="00804D15" w:rsidP="00804D15">
      <w:pPr>
        <w:jc w:val="both"/>
        <w:rPr>
          <w:lang w:eastAsia="en-US"/>
        </w:rPr>
      </w:pPr>
      <w:r w:rsidRPr="00CF5ACD">
        <w:rPr>
          <w:lang w:eastAsia="en-US"/>
        </w:rPr>
        <w:t>Vrijednost: 311.000,00 kuna</w:t>
      </w:r>
    </w:p>
    <w:p w:rsidR="00804D15" w:rsidRPr="00CF5ACD" w:rsidRDefault="00804D15" w:rsidP="00804D15">
      <w:pPr>
        <w:jc w:val="both"/>
        <w:rPr>
          <w:lang w:eastAsia="en-US"/>
        </w:rPr>
      </w:pPr>
    </w:p>
    <w:p w:rsidR="00804D15" w:rsidRPr="00CF5ACD" w:rsidRDefault="00804D15" w:rsidP="00804D15">
      <w:pPr>
        <w:jc w:val="both"/>
        <w:rPr>
          <w:lang w:eastAsia="en-US"/>
        </w:rPr>
      </w:pPr>
    </w:p>
    <w:p w:rsidR="00804D15" w:rsidRPr="00CF5ACD" w:rsidRDefault="00804D15" w:rsidP="00804D15">
      <w:pPr>
        <w:jc w:val="both"/>
        <w:rPr>
          <w:lang w:eastAsia="en-US"/>
        </w:rPr>
      </w:pPr>
      <w:r w:rsidRPr="00CF5ACD">
        <w:rPr>
          <w:lang w:eastAsia="en-US"/>
        </w:rPr>
        <w:t>Elaborate procjene tržišne vrijednosti predmetnih nekretnina izradio je stalni sudski vještak za graditeljstvo Ela Mihovilović Brkić i Erste nekretnine d.o.o.</w:t>
      </w:r>
    </w:p>
    <w:p w:rsidR="00804D15" w:rsidRPr="00CF5ACD" w:rsidRDefault="00804D15" w:rsidP="0013549D">
      <w:pPr>
        <w:jc w:val="both"/>
        <w:rPr>
          <w:lang w:eastAsia="en-US"/>
        </w:rPr>
      </w:pPr>
    </w:p>
    <w:p w:rsidR="0013549D" w:rsidRPr="00CF5ACD" w:rsidRDefault="0013549D" w:rsidP="0013549D">
      <w:pPr>
        <w:jc w:val="both"/>
        <w:rPr>
          <w:lang w:eastAsia="en-US"/>
        </w:rPr>
      </w:pPr>
    </w:p>
    <w:p w:rsidR="0013549D" w:rsidRPr="00CF5ACD" w:rsidRDefault="0013549D" w:rsidP="0013549D">
      <w:pPr>
        <w:jc w:val="both"/>
        <w:rPr>
          <w:lang w:eastAsia="en-US"/>
        </w:rPr>
      </w:pPr>
    </w:p>
    <w:p w:rsidR="00083594" w:rsidRPr="00CF5ACD" w:rsidRDefault="00083594" w:rsidP="00083594">
      <w:pPr>
        <w:rPr>
          <w:b/>
          <w:bCs/>
        </w:rPr>
      </w:pPr>
      <w:r w:rsidRPr="00CF5ACD">
        <w:rPr>
          <w:b/>
          <w:bCs/>
        </w:rPr>
        <w:t>RAZLUČN</w:t>
      </w:r>
      <w:r w:rsidR="00DD36B6" w:rsidRPr="00CF5ACD">
        <w:rPr>
          <w:b/>
          <w:bCs/>
        </w:rPr>
        <w:t>A</w:t>
      </w:r>
      <w:r w:rsidRPr="00CF5ACD">
        <w:rPr>
          <w:b/>
          <w:bCs/>
        </w:rPr>
        <w:t xml:space="preserve"> PRAVA</w:t>
      </w:r>
    </w:p>
    <w:p w:rsidR="00083594" w:rsidRPr="00CF5ACD" w:rsidRDefault="00A85691" w:rsidP="00083594">
      <w:pPr>
        <w:rPr>
          <w:bCs/>
        </w:rPr>
      </w:pPr>
      <w:proofErr w:type="spellStart"/>
      <w:r w:rsidRPr="00CF5ACD">
        <w:rPr>
          <w:bCs/>
        </w:rPr>
        <w:t>Razlučni</w:t>
      </w:r>
      <w:proofErr w:type="spellEnd"/>
      <w:r w:rsidRPr="00CF5ACD">
        <w:rPr>
          <w:bCs/>
        </w:rPr>
        <w:t xml:space="preserve"> vjerovnici obavijestili su stečajnu upraviteljicu o zasnivanju založnog pra</w:t>
      </w:r>
      <w:r w:rsidR="00055AB9" w:rsidRPr="00CF5ACD">
        <w:rPr>
          <w:bCs/>
        </w:rPr>
        <w:t xml:space="preserve">va: </w:t>
      </w:r>
    </w:p>
    <w:p w:rsidR="00083594" w:rsidRPr="00CF5ACD" w:rsidRDefault="00083594" w:rsidP="00083594">
      <w:pPr>
        <w:rPr>
          <w:bCs/>
        </w:rPr>
      </w:pPr>
    </w:p>
    <w:p w:rsidR="00083594" w:rsidRPr="00CF5ACD" w:rsidRDefault="00083594" w:rsidP="00083594">
      <w:pPr>
        <w:rPr>
          <w:bCs/>
        </w:rPr>
      </w:pPr>
    </w:p>
    <w:p w:rsidR="00083594" w:rsidRPr="00CF5ACD" w:rsidRDefault="00A85691" w:rsidP="006F4977">
      <w:pPr>
        <w:jc w:val="both"/>
        <w:rPr>
          <w:bCs/>
        </w:rPr>
      </w:pPr>
      <w:r w:rsidRPr="00CF5ACD">
        <w:rPr>
          <w:b/>
          <w:bCs/>
        </w:rPr>
        <w:t>1.</w:t>
      </w:r>
      <w:r w:rsidR="00083594" w:rsidRPr="00CF5ACD">
        <w:rPr>
          <w:b/>
          <w:bCs/>
        </w:rPr>
        <w:t>ERSTE&amp; STEIERMARKISCHE BANK d.d.</w:t>
      </w:r>
      <w:r w:rsidR="00083594" w:rsidRPr="00CF5ACD">
        <w:rPr>
          <w:bCs/>
        </w:rPr>
        <w:t xml:space="preserve"> Rijeka , Jadranski trg 3,OIB 23057039320, , </w:t>
      </w:r>
      <w:proofErr w:type="spellStart"/>
      <w:r w:rsidR="00083594" w:rsidRPr="00CF5ACD">
        <w:rPr>
          <w:bCs/>
        </w:rPr>
        <w:t>razlučni</w:t>
      </w:r>
      <w:proofErr w:type="spellEnd"/>
      <w:r w:rsidR="00083594" w:rsidRPr="00CF5ACD">
        <w:rPr>
          <w:bCs/>
        </w:rPr>
        <w:t xml:space="preserve"> vjerovnik </w:t>
      </w:r>
      <w:proofErr w:type="spellStart"/>
      <w:r w:rsidR="00083594" w:rsidRPr="00CF5ACD">
        <w:rPr>
          <w:bCs/>
        </w:rPr>
        <w:t>obavjestio</w:t>
      </w:r>
      <w:proofErr w:type="spellEnd"/>
      <w:r w:rsidR="00083594" w:rsidRPr="00CF5ACD">
        <w:rPr>
          <w:bCs/>
        </w:rPr>
        <w:t xml:space="preserve"> je stečajnu upraviteljicu da na nekretninama postoji </w:t>
      </w:r>
      <w:proofErr w:type="spellStart"/>
      <w:r w:rsidR="00083594" w:rsidRPr="00CF5ACD">
        <w:rPr>
          <w:bCs/>
        </w:rPr>
        <w:t>razlučno</w:t>
      </w:r>
      <w:proofErr w:type="spellEnd"/>
      <w:r w:rsidR="00083594" w:rsidRPr="00CF5ACD">
        <w:rPr>
          <w:bCs/>
        </w:rPr>
        <w:t xml:space="preserve"> pravo - založno pravo </w:t>
      </w:r>
      <w:proofErr w:type="spellStart"/>
      <w:r w:rsidR="00083594" w:rsidRPr="00CF5ACD">
        <w:rPr>
          <w:bCs/>
        </w:rPr>
        <w:t>razlučnog</w:t>
      </w:r>
      <w:proofErr w:type="spellEnd"/>
      <w:r w:rsidR="00083594" w:rsidRPr="00CF5ACD">
        <w:rPr>
          <w:bCs/>
        </w:rPr>
        <w:t xml:space="preserve"> vjerovnika na imovini stečajnog dužnika, osnovano i upisano u zemljišne knjige temeljem Ugovora o okvirnom iznosu zaduženja i osiguranju br. ES 1008/071 i Sporazuma o osiguranju novčane tražbine zasnivanjem založnog prava - simultane hipoteke na nekretninama.</w:t>
      </w:r>
    </w:p>
    <w:p w:rsidR="00083594" w:rsidRPr="00CF5ACD" w:rsidRDefault="00083594" w:rsidP="00083594">
      <w:pPr>
        <w:rPr>
          <w:bCs/>
        </w:rPr>
      </w:pPr>
    </w:p>
    <w:p w:rsidR="00083594" w:rsidRPr="00CF5ACD" w:rsidRDefault="00083594" w:rsidP="006F4977">
      <w:pPr>
        <w:jc w:val="both"/>
        <w:rPr>
          <w:bCs/>
        </w:rPr>
      </w:pPr>
      <w:r w:rsidRPr="00CF5ACD">
        <w:rPr>
          <w:bCs/>
        </w:rPr>
        <w:t xml:space="preserve">Tražbina </w:t>
      </w:r>
      <w:proofErr w:type="spellStart"/>
      <w:r w:rsidRPr="00CF5ACD">
        <w:rPr>
          <w:bCs/>
        </w:rPr>
        <w:t>razlučnog</w:t>
      </w:r>
      <w:proofErr w:type="spellEnd"/>
      <w:r w:rsidRPr="00CF5ACD">
        <w:rPr>
          <w:bCs/>
        </w:rPr>
        <w:t xml:space="preserve"> vjerovnika s osnove potraživanja osiguranih </w:t>
      </w:r>
      <w:proofErr w:type="spellStart"/>
      <w:r w:rsidRPr="00CF5ACD">
        <w:rPr>
          <w:bCs/>
        </w:rPr>
        <w:t>razlučnim</w:t>
      </w:r>
      <w:proofErr w:type="spellEnd"/>
      <w:r w:rsidRPr="00CF5ACD">
        <w:rPr>
          <w:bCs/>
        </w:rPr>
        <w:t xml:space="preserve"> pravom na dan otvaranja stečajnog postupka iznosi ukupno kn 6.158.944,45, o čemu je </w:t>
      </w:r>
      <w:proofErr w:type="spellStart"/>
      <w:r w:rsidRPr="00CF5ACD">
        <w:rPr>
          <w:bCs/>
        </w:rPr>
        <w:t>obavještena</w:t>
      </w:r>
      <w:proofErr w:type="spellEnd"/>
      <w:r w:rsidRPr="00CF5ACD">
        <w:rPr>
          <w:bCs/>
        </w:rPr>
        <w:t xml:space="preserve"> stečajna upraviteljica.</w:t>
      </w:r>
    </w:p>
    <w:p w:rsidR="006F4977" w:rsidRPr="00CF5ACD" w:rsidRDefault="006F4977" w:rsidP="006F4977">
      <w:pPr>
        <w:jc w:val="both"/>
        <w:rPr>
          <w:bCs/>
        </w:rPr>
      </w:pPr>
    </w:p>
    <w:p w:rsidR="006F4977" w:rsidRPr="00CF5ACD" w:rsidRDefault="006F4977" w:rsidP="006F4977">
      <w:pPr>
        <w:jc w:val="both"/>
        <w:rPr>
          <w:bCs/>
        </w:rPr>
      </w:pPr>
      <w:r w:rsidRPr="00CF5ACD">
        <w:rPr>
          <w:b/>
          <w:bCs/>
        </w:rPr>
        <w:t xml:space="preserve">Osnova tražbine: </w:t>
      </w:r>
      <w:r w:rsidRPr="00CF5ACD">
        <w:rPr>
          <w:bCs/>
        </w:rPr>
        <w:t>Ugovor o dugoročnom kreditu broj 2402006-1031262160/51014604-104103641</w:t>
      </w:r>
    </w:p>
    <w:p w:rsidR="006F4977" w:rsidRPr="00CF5ACD" w:rsidRDefault="006F4977" w:rsidP="006F4977">
      <w:pPr>
        <w:jc w:val="both"/>
        <w:rPr>
          <w:bCs/>
        </w:rPr>
      </w:pPr>
      <w:r w:rsidRPr="00CF5ACD">
        <w:rPr>
          <w:b/>
          <w:bCs/>
        </w:rPr>
        <w:t xml:space="preserve">Način stjecanja </w:t>
      </w:r>
      <w:proofErr w:type="spellStart"/>
      <w:r w:rsidRPr="00CF5ACD">
        <w:rPr>
          <w:b/>
          <w:bCs/>
        </w:rPr>
        <w:t>razlučnog</w:t>
      </w:r>
      <w:proofErr w:type="spellEnd"/>
      <w:r w:rsidRPr="00CF5ACD">
        <w:rPr>
          <w:b/>
          <w:bCs/>
        </w:rPr>
        <w:t xml:space="preserve"> prava: </w:t>
      </w:r>
      <w:r w:rsidRPr="00CF5ACD">
        <w:rPr>
          <w:bCs/>
        </w:rPr>
        <w:t xml:space="preserve">Ugovora o okvirnom iznosu zaduženja i osiguranju br. ES 1008/071, javnobilježnički </w:t>
      </w:r>
      <w:proofErr w:type="spellStart"/>
      <w:r w:rsidRPr="00CF5ACD">
        <w:rPr>
          <w:bCs/>
        </w:rPr>
        <w:t>solemniziranog</w:t>
      </w:r>
      <w:proofErr w:type="spellEnd"/>
      <w:r w:rsidRPr="00CF5ACD">
        <w:rPr>
          <w:bCs/>
        </w:rPr>
        <w:t xml:space="preserve"> po javnom bilježniku Vesni </w:t>
      </w:r>
      <w:proofErr w:type="spellStart"/>
      <w:r w:rsidRPr="00CF5ACD">
        <w:rPr>
          <w:bCs/>
        </w:rPr>
        <w:t>Pučar</w:t>
      </w:r>
      <w:proofErr w:type="spellEnd"/>
      <w:r w:rsidRPr="00CF5ACD">
        <w:rPr>
          <w:bCs/>
        </w:rPr>
        <w:t xml:space="preserve"> pod </w:t>
      </w:r>
      <w:proofErr w:type="spellStart"/>
      <w:r w:rsidRPr="00CF5ACD">
        <w:rPr>
          <w:bCs/>
        </w:rPr>
        <w:t>posl</w:t>
      </w:r>
      <w:proofErr w:type="spellEnd"/>
      <w:r w:rsidRPr="00CF5ACD">
        <w:rPr>
          <w:bCs/>
        </w:rPr>
        <w:t xml:space="preserve">. br. </w:t>
      </w:r>
      <w:r w:rsidRPr="00CF5ACD">
        <w:rPr>
          <w:bCs/>
        </w:rPr>
        <w:lastRenderedPageBreak/>
        <w:t xml:space="preserve">OV-22963/07-1, založnim pravom upisanim pod posl.br. Z-2483/07 i temeljem Sporazuma o osiguranju novčane tražbine zasnivanjem založnog prava - simultane hipoteke na nekretninama, javnobilježnički </w:t>
      </w:r>
      <w:proofErr w:type="spellStart"/>
      <w:r w:rsidRPr="00CF5ACD">
        <w:rPr>
          <w:bCs/>
        </w:rPr>
        <w:t>solemniziranog</w:t>
      </w:r>
      <w:proofErr w:type="spellEnd"/>
      <w:r w:rsidRPr="00CF5ACD">
        <w:rPr>
          <w:bCs/>
        </w:rPr>
        <w:t xml:space="preserve"> po javnom bilježniku Milanu Gliboti pod posl.br. OV-6020/12 založnim pravom upisanim pod posl.br. Z-2156/12</w:t>
      </w:r>
    </w:p>
    <w:p w:rsidR="006F4977" w:rsidRPr="00CF5ACD" w:rsidRDefault="006F4977" w:rsidP="006F4977">
      <w:pPr>
        <w:jc w:val="both"/>
        <w:rPr>
          <w:bCs/>
        </w:rPr>
      </w:pPr>
    </w:p>
    <w:p w:rsidR="00083594" w:rsidRPr="00CF5ACD" w:rsidRDefault="00083594" w:rsidP="00083594">
      <w:pPr>
        <w:rPr>
          <w:bCs/>
        </w:rPr>
      </w:pPr>
    </w:p>
    <w:p w:rsidR="00083594" w:rsidRPr="00CF5ACD" w:rsidRDefault="00A85691" w:rsidP="00083594">
      <w:pPr>
        <w:rPr>
          <w:bCs/>
        </w:rPr>
      </w:pPr>
      <w:r w:rsidRPr="00CF5ACD">
        <w:rPr>
          <w:b/>
          <w:bCs/>
        </w:rPr>
        <w:t xml:space="preserve">2. </w:t>
      </w:r>
      <w:r w:rsidR="00083594" w:rsidRPr="00CF5ACD">
        <w:rPr>
          <w:b/>
          <w:bCs/>
        </w:rPr>
        <w:t>REPUBLIKA HRVATSKA, MINISTARSTVO FINANCIJA, POREZNA UPRAVA</w:t>
      </w:r>
      <w:r w:rsidR="00083594" w:rsidRPr="00CF5ACD">
        <w:rPr>
          <w:bCs/>
        </w:rPr>
        <w:t xml:space="preserve"> </w:t>
      </w:r>
      <w:proofErr w:type="spellStart"/>
      <w:r w:rsidR="00083594" w:rsidRPr="00CF5ACD">
        <w:rPr>
          <w:bCs/>
        </w:rPr>
        <w:t>razlučni</w:t>
      </w:r>
      <w:proofErr w:type="spellEnd"/>
      <w:r w:rsidR="00083594" w:rsidRPr="00CF5ACD">
        <w:rPr>
          <w:bCs/>
        </w:rPr>
        <w:t xml:space="preserve"> vjerovnik </w:t>
      </w:r>
      <w:proofErr w:type="spellStart"/>
      <w:r w:rsidR="00083594" w:rsidRPr="00CF5ACD">
        <w:rPr>
          <w:bCs/>
        </w:rPr>
        <w:t>obavjestio</w:t>
      </w:r>
      <w:proofErr w:type="spellEnd"/>
      <w:r w:rsidR="00083594" w:rsidRPr="00CF5ACD">
        <w:rPr>
          <w:bCs/>
        </w:rPr>
        <w:t xml:space="preserve"> je stečajnu upraviteljicu da na nekretninama postoji </w:t>
      </w:r>
      <w:proofErr w:type="spellStart"/>
      <w:r w:rsidR="00083594" w:rsidRPr="00CF5ACD">
        <w:rPr>
          <w:bCs/>
        </w:rPr>
        <w:t>razlučno</w:t>
      </w:r>
      <w:proofErr w:type="spellEnd"/>
      <w:r w:rsidR="00083594" w:rsidRPr="00CF5ACD">
        <w:rPr>
          <w:bCs/>
        </w:rPr>
        <w:t xml:space="preserve"> pravo - založno pravo </w:t>
      </w:r>
      <w:proofErr w:type="spellStart"/>
      <w:r w:rsidR="00083594" w:rsidRPr="00CF5ACD">
        <w:rPr>
          <w:bCs/>
        </w:rPr>
        <w:t>razlučnog</w:t>
      </w:r>
      <w:proofErr w:type="spellEnd"/>
      <w:r w:rsidR="00083594" w:rsidRPr="00CF5ACD">
        <w:rPr>
          <w:bCs/>
        </w:rPr>
        <w:t xml:space="preserve"> vjerovnika na imovini stečajnog dužnika u iznosu od 1.312.709,46 kn.</w:t>
      </w:r>
    </w:p>
    <w:p w:rsidR="00083594" w:rsidRPr="00CF5ACD" w:rsidRDefault="00083594" w:rsidP="00083594">
      <w:pPr>
        <w:rPr>
          <w:bCs/>
        </w:rPr>
      </w:pPr>
    </w:p>
    <w:p w:rsidR="00083594" w:rsidRPr="00CF5ACD" w:rsidRDefault="00C13C39" w:rsidP="00083594">
      <w:pPr>
        <w:rPr>
          <w:bCs/>
        </w:rPr>
      </w:pPr>
      <w:r w:rsidRPr="00CF5ACD">
        <w:rPr>
          <w:b/>
          <w:bCs/>
        </w:rPr>
        <w:t xml:space="preserve">Osnova tražbine: </w:t>
      </w:r>
      <w:r w:rsidRPr="00CF5ACD">
        <w:rPr>
          <w:bCs/>
        </w:rPr>
        <w:t>Obveze temeljem fiskalnih davanja</w:t>
      </w:r>
    </w:p>
    <w:p w:rsidR="00C13C39" w:rsidRPr="00CF5ACD" w:rsidRDefault="00C13C39" w:rsidP="00C13C39">
      <w:pPr>
        <w:jc w:val="both"/>
        <w:rPr>
          <w:bCs/>
        </w:rPr>
      </w:pPr>
      <w:r w:rsidRPr="00CF5ACD">
        <w:rPr>
          <w:b/>
          <w:bCs/>
        </w:rPr>
        <w:t xml:space="preserve">Način stjecanja </w:t>
      </w:r>
      <w:proofErr w:type="spellStart"/>
      <w:r w:rsidRPr="00CF5ACD">
        <w:rPr>
          <w:b/>
          <w:bCs/>
        </w:rPr>
        <w:t>razlučnog</w:t>
      </w:r>
      <w:proofErr w:type="spellEnd"/>
      <w:r w:rsidRPr="00CF5ACD">
        <w:rPr>
          <w:b/>
          <w:bCs/>
        </w:rPr>
        <w:t xml:space="preserve"> prava: </w:t>
      </w:r>
      <w:r w:rsidRPr="00CF5ACD">
        <w:rPr>
          <w:bCs/>
        </w:rPr>
        <w:t>Rješenje o osiguranju Općinskog suda  Sesvete , Posl.br.Ovr-924/14 od 15.siječnja 2015.godine, Rješenje Općinskog suda Sesvete, Zemljišnoknjižni odjel broj Z-126/2015.godine od 27.siječnja 2015.godine</w:t>
      </w:r>
    </w:p>
    <w:p w:rsidR="00083594" w:rsidRPr="00CF5ACD" w:rsidRDefault="00083594" w:rsidP="0013549D">
      <w:pPr>
        <w:jc w:val="both"/>
        <w:rPr>
          <w:b/>
          <w:lang w:eastAsia="en-US"/>
        </w:rPr>
      </w:pPr>
    </w:p>
    <w:p w:rsidR="004E7884" w:rsidRPr="004E7884" w:rsidRDefault="004E7884" w:rsidP="004E7884">
      <w:pPr>
        <w:jc w:val="both"/>
        <w:rPr>
          <w:lang w:eastAsia="en-US"/>
        </w:rPr>
      </w:pPr>
      <w:r>
        <w:rPr>
          <w:b/>
          <w:lang w:eastAsia="en-US"/>
        </w:rPr>
        <w:t>3.</w:t>
      </w:r>
      <w:r w:rsidR="00FA630B" w:rsidRPr="004E7884">
        <w:rPr>
          <w:b/>
          <w:lang w:eastAsia="en-US"/>
        </w:rPr>
        <w:t>KOPIMA d.o.o.</w:t>
      </w:r>
      <w:r>
        <w:rPr>
          <w:b/>
          <w:lang w:eastAsia="en-US"/>
        </w:rPr>
        <w:t xml:space="preserve">, </w:t>
      </w:r>
      <w:proofErr w:type="spellStart"/>
      <w:r w:rsidRPr="004E7884">
        <w:rPr>
          <w:lang w:eastAsia="en-US"/>
        </w:rPr>
        <w:t>razlučni</w:t>
      </w:r>
      <w:proofErr w:type="spellEnd"/>
      <w:r w:rsidRPr="004E7884">
        <w:rPr>
          <w:lang w:eastAsia="en-US"/>
        </w:rPr>
        <w:t xml:space="preserve"> vjerovnik </w:t>
      </w:r>
      <w:proofErr w:type="spellStart"/>
      <w:r w:rsidRPr="004E7884">
        <w:rPr>
          <w:lang w:eastAsia="en-US"/>
        </w:rPr>
        <w:t>obavjestio</w:t>
      </w:r>
      <w:proofErr w:type="spellEnd"/>
      <w:r w:rsidRPr="004E7884">
        <w:rPr>
          <w:lang w:eastAsia="en-US"/>
        </w:rPr>
        <w:t xml:space="preserve"> je stečajnu upraviteljicu da na nekretninama postoji </w:t>
      </w:r>
      <w:proofErr w:type="spellStart"/>
      <w:r w:rsidRPr="004E7884">
        <w:rPr>
          <w:lang w:eastAsia="en-US"/>
        </w:rPr>
        <w:t>razlučno</w:t>
      </w:r>
      <w:proofErr w:type="spellEnd"/>
      <w:r w:rsidRPr="004E7884">
        <w:rPr>
          <w:lang w:eastAsia="en-US"/>
        </w:rPr>
        <w:t xml:space="preserve"> pravo - založno pravo </w:t>
      </w:r>
      <w:proofErr w:type="spellStart"/>
      <w:r w:rsidRPr="004E7884">
        <w:rPr>
          <w:lang w:eastAsia="en-US"/>
        </w:rPr>
        <w:t>razlučnog</w:t>
      </w:r>
      <w:proofErr w:type="spellEnd"/>
      <w:r w:rsidRPr="004E7884">
        <w:rPr>
          <w:lang w:eastAsia="en-US"/>
        </w:rPr>
        <w:t xml:space="preserve"> vjerovnika na imovini stečajnog dužnika u iznosu od 58.827,5</w:t>
      </w:r>
      <w:r>
        <w:rPr>
          <w:lang w:eastAsia="en-US"/>
        </w:rPr>
        <w:t>0</w:t>
      </w:r>
      <w:r w:rsidRPr="004E7884">
        <w:rPr>
          <w:lang w:eastAsia="en-US"/>
        </w:rPr>
        <w:t>kn.</w:t>
      </w:r>
    </w:p>
    <w:p w:rsidR="004E7884" w:rsidRDefault="004E7884" w:rsidP="004E7884">
      <w:pPr>
        <w:jc w:val="both"/>
        <w:rPr>
          <w:b/>
          <w:lang w:eastAsia="en-US"/>
        </w:rPr>
      </w:pPr>
    </w:p>
    <w:p w:rsidR="004E7884" w:rsidRPr="004E7884" w:rsidRDefault="004E7884" w:rsidP="004E7884">
      <w:pPr>
        <w:jc w:val="both"/>
        <w:rPr>
          <w:lang w:eastAsia="en-US"/>
        </w:rPr>
      </w:pPr>
      <w:r>
        <w:rPr>
          <w:b/>
          <w:lang w:eastAsia="en-US"/>
        </w:rPr>
        <w:t xml:space="preserve"> </w:t>
      </w:r>
      <w:r w:rsidRPr="004E7884">
        <w:rPr>
          <w:b/>
          <w:lang w:eastAsia="en-US"/>
        </w:rPr>
        <w:t xml:space="preserve">Osnova tražbine: </w:t>
      </w:r>
      <w:r w:rsidRPr="004E7884">
        <w:rPr>
          <w:lang w:eastAsia="en-US"/>
        </w:rPr>
        <w:t>Isporuka usluga</w:t>
      </w:r>
    </w:p>
    <w:p w:rsidR="004E7884" w:rsidRPr="00CF5ACD" w:rsidRDefault="004E7884" w:rsidP="004E7884">
      <w:pPr>
        <w:jc w:val="both"/>
        <w:rPr>
          <w:b/>
          <w:lang w:eastAsia="en-US"/>
        </w:rPr>
      </w:pPr>
      <w:r w:rsidRPr="004E7884">
        <w:rPr>
          <w:b/>
          <w:lang w:eastAsia="en-US"/>
        </w:rPr>
        <w:t xml:space="preserve">Način stjecanja </w:t>
      </w:r>
      <w:proofErr w:type="spellStart"/>
      <w:r w:rsidRPr="004E7884">
        <w:rPr>
          <w:b/>
          <w:lang w:eastAsia="en-US"/>
        </w:rPr>
        <w:t>razlučnog</w:t>
      </w:r>
      <w:proofErr w:type="spellEnd"/>
      <w:r w:rsidRPr="004E7884">
        <w:rPr>
          <w:b/>
          <w:lang w:eastAsia="en-US"/>
        </w:rPr>
        <w:t xml:space="preserve"> prava: </w:t>
      </w:r>
      <w:r w:rsidRPr="004E7884">
        <w:rPr>
          <w:lang w:eastAsia="en-US"/>
        </w:rPr>
        <w:t>Rješenje Općinski građanski sud u Zagrebu, Zemljišnoknjižni odjel broj Z-1880/14</w:t>
      </w:r>
      <w:r>
        <w:rPr>
          <w:lang w:eastAsia="en-US"/>
        </w:rPr>
        <w:t>.</w:t>
      </w:r>
    </w:p>
    <w:p w:rsidR="00FA630B" w:rsidRPr="00CF5ACD" w:rsidRDefault="00FA630B" w:rsidP="0013549D">
      <w:pPr>
        <w:jc w:val="both"/>
        <w:rPr>
          <w:b/>
          <w:lang w:eastAsia="en-US"/>
        </w:rPr>
      </w:pPr>
    </w:p>
    <w:p w:rsidR="00083594" w:rsidRPr="00CF5ACD" w:rsidRDefault="00083594" w:rsidP="0013549D">
      <w:pPr>
        <w:jc w:val="both"/>
        <w:rPr>
          <w:b/>
          <w:lang w:eastAsia="en-US"/>
        </w:rPr>
      </w:pPr>
    </w:p>
    <w:p w:rsidR="00083594" w:rsidRPr="00CF5ACD" w:rsidRDefault="00083594" w:rsidP="0013549D">
      <w:pPr>
        <w:jc w:val="both"/>
        <w:rPr>
          <w:b/>
          <w:lang w:eastAsia="en-US"/>
        </w:rPr>
      </w:pPr>
    </w:p>
    <w:p w:rsidR="0013549D" w:rsidRPr="00CF5ACD" w:rsidRDefault="0013549D" w:rsidP="0013549D">
      <w:pPr>
        <w:jc w:val="both"/>
        <w:rPr>
          <w:b/>
          <w:lang w:eastAsia="en-US"/>
        </w:rPr>
      </w:pPr>
      <w:r w:rsidRPr="00CF5ACD">
        <w:rPr>
          <w:b/>
          <w:lang w:eastAsia="en-US"/>
        </w:rPr>
        <w:t>SUDSKI POSTUPCI U TIJEKU</w:t>
      </w:r>
    </w:p>
    <w:p w:rsidR="0013549D" w:rsidRPr="00CF5ACD" w:rsidRDefault="0013549D" w:rsidP="0013549D">
      <w:pPr>
        <w:jc w:val="both"/>
        <w:rPr>
          <w:b/>
          <w:lang w:eastAsia="en-US"/>
        </w:rPr>
      </w:pPr>
    </w:p>
    <w:p w:rsidR="0013549D" w:rsidRPr="00CF5ACD" w:rsidRDefault="0013549D" w:rsidP="0013549D">
      <w:pPr>
        <w:jc w:val="both"/>
        <w:rPr>
          <w:lang w:eastAsia="en-US"/>
        </w:rPr>
      </w:pPr>
    </w:p>
    <w:p w:rsidR="0013549D" w:rsidRPr="00CF5ACD" w:rsidRDefault="0013549D" w:rsidP="0013549D">
      <w:pPr>
        <w:jc w:val="both"/>
        <w:rPr>
          <w:lang w:eastAsia="en-US"/>
        </w:rPr>
      </w:pPr>
      <w:r w:rsidRPr="00CF5ACD">
        <w:rPr>
          <w:lang w:eastAsia="en-US"/>
        </w:rPr>
        <w:t>Protiv stečajnog dužnika pokrenuta je ovrha pod poslovnim brojem OV-6020/12 temeljem Ugovora o kreditu Ugovor o dugoročnom kreditu broj 2402006-1031262160/51014604-104103641 pomoću kojeg je financirana gradnja nekretnina.</w:t>
      </w:r>
    </w:p>
    <w:p w:rsidR="0013549D" w:rsidRPr="00CF5ACD" w:rsidRDefault="0013549D" w:rsidP="0013549D">
      <w:pPr>
        <w:jc w:val="both"/>
        <w:rPr>
          <w:lang w:eastAsia="en-US"/>
        </w:rPr>
      </w:pPr>
    </w:p>
    <w:p w:rsidR="003F5DB7" w:rsidRPr="00CF5ACD" w:rsidRDefault="003F5DB7" w:rsidP="003F5DB7">
      <w:pPr>
        <w:rPr>
          <w:b/>
          <w:lang w:eastAsia="en-US"/>
        </w:rPr>
      </w:pPr>
      <w:r w:rsidRPr="00CF5ACD">
        <w:rPr>
          <w:b/>
          <w:lang w:eastAsia="en-US"/>
        </w:rPr>
        <w:t>OBVEZE STEČAJNOG DUŽNIKA</w:t>
      </w:r>
    </w:p>
    <w:p w:rsidR="003F5DB7" w:rsidRPr="00CF5ACD" w:rsidRDefault="003F5DB7" w:rsidP="003F5DB7">
      <w:pPr>
        <w:rPr>
          <w:lang w:eastAsia="en-US"/>
        </w:rPr>
      </w:pPr>
    </w:p>
    <w:p w:rsidR="003F5DB7" w:rsidRPr="00CF5ACD" w:rsidRDefault="003F5DB7" w:rsidP="003F5DB7">
      <w:pPr>
        <w:rPr>
          <w:lang w:eastAsia="en-US"/>
        </w:rPr>
      </w:pPr>
      <w:r w:rsidRPr="00CF5ACD">
        <w:rPr>
          <w:lang w:eastAsia="en-US"/>
        </w:rPr>
        <w:t>Za ispitno ročište zakazano za 10.studenog ukupno je pristiglo 5 tražbina II višeg isplatnog reda u ukupnom iznosu od 7.604.025,19kn.</w:t>
      </w:r>
    </w:p>
    <w:p w:rsidR="003F5DB7" w:rsidRPr="00CF5ACD" w:rsidRDefault="003F5DB7" w:rsidP="003F5DB7">
      <w:pPr>
        <w:rPr>
          <w:lang w:eastAsia="en-US"/>
        </w:rPr>
      </w:pPr>
    </w:p>
    <w:p w:rsidR="003F5DB7" w:rsidRPr="00CF5ACD" w:rsidRDefault="003F5DB7" w:rsidP="003F5DB7">
      <w:pPr>
        <w:rPr>
          <w:lang w:eastAsia="en-US"/>
        </w:rPr>
      </w:pPr>
      <w:r w:rsidRPr="00CF5ACD">
        <w:rPr>
          <w:lang w:eastAsia="en-US"/>
        </w:rPr>
        <w:t>Ispitano je i priznato ukupno 5 tražbina II višeg isplatnog reda u iznosu od 7.604.025,19kn</w:t>
      </w:r>
    </w:p>
    <w:p w:rsidR="003F5DB7" w:rsidRPr="00CF5ACD" w:rsidRDefault="003F5DB7" w:rsidP="003F5DB7">
      <w:pPr>
        <w:rPr>
          <w:lang w:eastAsia="en-US"/>
        </w:rPr>
      </w:pPr>
    </w:p>
    <w:tbl>
      <w:tblPr>
        <w:tblStyle w:val="Reetkatablice"/>
        <w:tblW w:w="0" w:type="auto"/>
        <w:tblLook w:val="04A0" w:firstRow="1" w:lastRow="0" w:firstColumn="1" w:lastColumn="0" w:noHBand="0" w:noVBand="1"/>
      </w:tblPr>
      <w:tblGrid>
        <w:gridCol w:w="616"/>
        <w:gridCol w:w="2867"/>
        <w:gridCol w:w="533"/>
        <w:gridCol w:w="1229"/>
        <w:gridCol w:w="1505"/>
        <w:gridCol w:w="1272"/>
        <w:gridCol w:w="1266"/>
      </w:tblGrid>
      <w:tr w:rsidR="003F5DB7" w:rsidRPr="00CF5ACD" w:rsidTr="00CF5ACD">
        <w:trPr>
          <w:trHeight w:val="330"/>
        </w:trPr>
        <w:tc>
          <w:tcPr>
            <w:tcW w:w="0" w:type="auto"/>
            <w:gridSpan w:val="2"/>
            <w:noWrap/>
            <w:hideMark/>
          </w:tcPr>
          <w:p w:rsidR="003F5DB7" w:rsidRPr="00CF5ACD" w:rsidRDefault="003F5DB7" w:rsidP="00CF5ACD">
            <w:pPr>
              <w:rPr>
                <w:b/>
                <w:bCs/>
                <w:sz w:val="20"/>
                <w:szCs w:val="20"/>
              </w:rPr>
            </w:pPr>
            <w:r w:rsidRPr="00CF5ACD">
              <w:rPr>
                <w:b/>
                <w:bCs/>
                <w:sz w:val="20"/>
                <w:szCs w:val="20"/>
              </w:rPr>
              <w:t>2. VIŠI ISPLATNI RED:</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
                <w:bCs/>
                <w:sz w:val="20"/>
                <w:szCs w:val="20"/>
              </w:rPr>
            </w:pPr>
            <w:r w:rsidRPr="00CF5ACD">
              <w:rPr>
                <w:b/>
                <w:bCs/>
                <w:sz w:val="20"/>
                <w:szCs w:val="20"/>
              </w:rPr>
              <w:t> </w:t>
            </w:r>
          </w:p>
        </w:tc>
        <w:tc>
          <w:tcPr>
            <w:tcW w:w="0" w:type="auto"/>
            <w:noWrap/>
            <w:hideMark/>
          </w:tcPr>
          <w:p w:rsidR="003F5DB7" w:rsidRPr="00CF5ACD" w:rsidRDefault="003F5DB7" w:rsidP="00CF5ACD">
            <w:pPr>
              <w:rPr>
                <w:bCs/>
                <w:sz w:val="20"/>
                <w:szCs w:val="20"/>
              </w:rPr>
            </w:pPr>
            <w:r w:rsidRPr="00CF5ACD">
              <w:rPr>
                <w:bCs/>
                <w:sz w:val="20"/>
                <w:szCs w:val="20"/>
              </w:rPr>
              <w:t> </w:t>
            </w:r>
          </w:p>
        </w:tc>
      </w:tr>
      <w:tr w:rsidR="003F5DB7" w:rsidRPr="00CF5ACD" w:rsidTr="00CF5ACD">
        <w:trPr>
          <w:trHeight w:val="315"/>
        </w:trPr>
        <w:tc>
          <w:tcPr>
            <w:tcW w:w="0" w:type="auto"/>
            <w:noWrap/>
            <w:hideMark/>
          </w:tcPr>
          <w:p w:rsidR="003F5DB7" w:rsidRPr="00CF5ACD" w:rsidRDefault="003F5DB7" w:rsidP="00CF5ACD">
            <w:pPr>
              <w:rPr>
                <w:bCs/>
                <w:sz w:val="20"/>
                <w:szCs w:val="20"/>
              </w:rPr>
            </w:pPr>
            <w:r w:rsidRPr="00CF5ACD">
              <w:rPr>
                <w:bCs/>
                <w:sz w:val="20"/>
                <w:szCs w:val="20"/>
              </w:rPr>
              <w:t xml:space="preserve">RED </w:t>
            </w:r>
          </w:p>
        </w:tc>
        <w:tc>
          <w:tcPr>
            <w:tcW w:w="0" w:type="auto"/>
            <w:noWrap/>
            <w:hideMark/>
          </w:tcPr>
          <w:p w:rsidR="003F5DB7" w:rsidRPr="00CF5ACD" w:rsidRDefault="003F5DB7" w:rsidP="00CF5ACD">
            <w:pPr>
              <w:rPr>
                <w:bCs/>
                <w:sz w:val="20"/>
                <w:szCs w:val="20"/>
              </w:rPr>
            </w:pPr>
            <w:r w:rsidRPr="00CF5ACD">
              <w:rPr>
                <w:bCs/>
                <w:sz w:val="20"/>
                <w:szCs w:val="20"/>
              </w:rPr>
              <w:t>NAZIV VJEROVNIKA</w:t>
            </w:r>
          </w:p>
        </w:tc>
        <w:tc>
          <w:tcPr>
            <w:tcW w:w="0" w:type="auto"/>
            <w:noWrap/>
            <w:hideMark/>
          </w:tcPr>
          <w:p w:rsidR="003F5DB7" w:rsidRPr="00CF5ACD" w:rsidRDefault="003F5DB7" w:rsidP="00CF5ACD">
            <w:pPr>
              <w:rPr>
                <w:bCs/>
                <w:sz w:val="20"/>
                <w:szCs w:val="20"/>
              </w:rPr>
            </w:pPr>
            <w:r w:rsidRPr="00CF5ACD">
              <w:rPr>
                <w:bCs/>
                <w:sz w:val="20"/>
                <w:szCs w:val="20"/>
              </w:rPr>
              <w:t>BR.</w:t>
            </w:r>
          </w:p>
        </w:tc>
        <w:tc>
          <w:tcPr>
            <w:tcW w:w="0" w:type="auto"/>
            <w:noWrap/>
            <w:hideMark/>
          </w:tcPr>
          <w:p w:rsidR="003F5DB7" w:rsidRPr="00CF5ACD" w:rsidRDefault="003F5DB7" w:rsidP="00CF5ACD">
            <w:pPr>
              <w:rPr>
                <w:bCs/>
                <w:sz w:val="20"/>
                <w:szCs w:val="20"/>
              </w:rPr>
            </w:pPr>
            <w:r w:rsidRPr="00CF5ACD">
              <w:rPr>
                <w:bCs/>
                <w:sz w:val="20"/>
                <w:szCs w:val="20"/>
              </w:rPr>
              <w:t>OSNOVA</w:t>
            </w:r>
          </w:p>
        </w:tc>
        <w:tc>
          <w:tcPr>
            <w:tcW w:w="0" w:type="auto"/>
            <w:noWrap/>
            <w:hideMark/>
          </w:tcPr>
          <w:p w:rsidR="003F5DB7" w:rsidRPr="00CF5ACD" w:rsidRDefault="003F5DB7" w:rsidP="00CF5ACD">
            <w:pPr>
              <w:rPr>
                <w:bCs/>
                <w:sz w:val="20"/>
                <w:szCs w:val="20"/>
              </w:rPr>
            </w:pPr>
            <w:r w:rsidRPr="00CF5ACD">
              <w:rPr>
                <w:bCs/>
                <w:sz w:val="20"/>
                <w:szCs w:val="20"/>
              </w:rPr>
              <w:t>PRIJAVLJENO</w:t>
            </w:r>
          </w:p>
        </w:tc>
        <w:tc>
          <w:tcPr>
            <w:tcW w:w="0" w:type="auto"/>
            <w:noWrap/>
            <w:hideMark/>
          </w:tcPr>
          <w:p w:rsidR="003F5DB7" w:rsidRPr="00CF5ACD" w:rsidRDefault="003F5DB7" w:rsidP="00CF5ACD">
            <w:pPr>
              <w:rPr>
                <w:bCs/>
                <w:sz w:val="20"/>
                <w:szCs w:val="20"/>
              </w:rPr>
            </w:pPr>
            <w:r w:rsidRPr="00CF5ACD">
              <w:rPr>
                <w:bCs/>
                <w:sz w:val="20"/>
                <w:szCs w:val="20"/>
              </w:rPr>
              <w:t>OSPORENO</w:t>
            </w:r>
          </w:p>
        </w:tc>
        <w:tc>
          <w:tcPr>
            <w:tcW w:w="0" w:type="auto"/>
            <w:noWrap/>
            <w:hideMark/>
          </w:tcPr>
          <w:p w:rsidR="003F5DB7" w:rsidRPr="00CF5ACD" w:rsidRDefault="003F5DB7" w:rsidP="00CF5ACD">
            <w:pPr>
              <w:rPr>
                <w:bCs/>
                <w:sz w:val="20"/>
                <w:szCs w:val="20"/>
              </w:rPr>
            </w:pPr>
            <w:r w:rsidRPr="00CF5ACD">
              <w:rPr>
                <w:bCs/>
                <w:sz w:val="20"/>
                <w:szCs w:val="20"/>
              </w:rPr>
              <w:t>PRIZNATO</w:t>
            </w:r>
          </w:p>
        </w:tc>
      </w:tr>
      <w:tr w:rsidR="003F5DB7" w:rsidRPr="00CF5ACD" w:rsidTr="00CF5ACD">
        <w:trPr>
          <w:trHeight w:val="330"/>
        </w:trPr>
        <w:tc>
          <w:tcPr>
            <w:tcW w:w="0" w:type="auto"/>
            <w:noWrap/>
            <w:hideMark/>
          </w:tcPr>
          <w:p w:rsidR="003F5DB7" w:rsidRPr="00CF5ACD" w:rsidRDefault="003F5DB7" w:rsidP="00CF5ACD">
            <w:pPr>
              <w:rPr>
                <w:bCs/>
                <w:sz w:val="20"/>
                <w:szCs w:val="20"/>
              </w:rPr>
            </w:pPr>
            <w:r w:rsidRPr="00CF5ACD">
              <w:rPr>
                <w:bCs/>
                <w:sz w:val="20"/>
                <w:szCs w:val="20"/>
              </w:rPr>
              <w:t>BR.</w:t>
            </w:r>
          </w:p>
        </w:tc>
        <w:tc>
          <w:tcPr>
            <w:tcW w:w="0" w:type="auto"/>
            <w:noWrap/>
            <w:hideMark/>
          </w:tcPr>
          <w:p w:rsidR="003F5DB7" w:rsidRPr="00CF5ACD" w:rsidRDefault="003F5DB7" w:rsidP="00CF5ACD">
            <w:pPr>
              <w:rPr>
                <w:bCs/>
                <w:sz w:val="20"/>
                <w:szCs w:val="20"/>
              </w:rPr>
            </w:pPr>
            <w:r w:rsidRPr="00CF5ACD">
              <w:rPr>
                <w:bCs/>
                <w:sz w:val="20"/>
                <w:szCs w:val="20"/>
              </w:rPr>
              <w:t>I ADRESA</w:t>
            </w:r>
          </w:p>
        </w:tc>
        <w:tc>
          <w:tcPr>
            <w:tcW w:w="0" w:type="auto"/>
            <w:noWrap/>
            <w:hideMark/>
          </w:tcPr>
          <w:p w:rsidR="003F5DB7" w:rsidRPr="00CF5ACD" w:rsidRDefault="003F5DB7" w:rsidP="00CF5ACD">
            <w:pPr>
              <w:rPr>
                <w:bCs/>
                <w:sz w:val="20"/>
                <w:szCs w:val="20"/>
              </w:rPr>
            </w:pPr>
            <w:r w:rsidRPr="00CF5ACD">
              <w:rPr>
                <w:bCs/>
                <w:sz w:val="20"/>
                <w:szCs w:val="20"/>
              </w:rPr>
              <w:t>PR.</w:t>
            </w:r>
          </w:p>
        </w:tc>
        <w:tc>
          <w:tcPr>
            <w:tcW w:w="0" w:type="auto"/>
            <w:noWrap/>
            <w:hideMark/>
          </w:tcPr>
          <w:p w:rsidR="003F5DB7" w:rsidRPr="00CF5ACD" w:rsidRDefault="003F5DB7" w:rsidP="00CF5ACD">
            <w:pPr>
              <w:rPr>
                <w:bCs/>
                <w:sz w:val="20"/>
                <w:szCs w:val="20"/>
              </w:rPr>
            </w:pPr>
            <w:r w:rsidRPr="00CF5ACD">
              <w:rPr>
                <w:bCs/>
                <w:sz w:val="20"/>
                <w:szCs w:val="20"/>
              </w:rPr>
              <w:t>TRAŽBINE</w:t>
            </w:r>
          </w:p>
        </w:tc>
        <w:tc>
          <w:tcPr>
            <w:tcW w:w="0" w:type="auto"/>
            <w:noWrap/>
            <w:hideMark/>
          </w:tcPr>
          <w:p w:rsidR="003F5DB7" w:rsidRPr="00CF5ACD" w:rsidRDefault="003F5DB7" w:rsidP="00CF5ACD">
            <w:pPr>
              <w:rPr>
                <w:bCs/>
                <w:sz w:val="20"/>
                <w:szCs w:val="20"/>
              </w:rPr>
            </w:pPr>
            <w:r w:rsidRPr="00CF5ACD">
              <w:rPr>
                <w:bCs/>
                <w:sz w:val="20"/>
                <w:szCs w:val="20"/>
              </w:rPr>
              <w:t> </w:t>
            </w:r>
          </w:p>
        </w:tc>
        <w:tc>
          <w:tcPr>
            <w:tcW w:w="0" w:type="auto"/>
            <w:noWrap/>
            <w:hideMark/>
          </w:tcPr>
          <w:p w:rsidR="003F5DB7" w:rsidRPr="00CF5ACD" w:rsidRDefault="003F5DB7" w:rsidP="00CF5ACD">
            <w:pPr>
              <w:rPr>
                <w:bCs/>
                <w:sz w:val="20"/>
                <w:szCs w:val="20"/>
              </w:rPr>
            </w:pPr>
            <w:r w:rsidRPr="00CF5ACD">
              <w:rPr>
                <w:bCs/>
                <w:sz w:val="20"/>
                <w:szCs w:val="20"/>
              </w:rPr>
              <w:t> </w:t>
            </w:r>
          </w:p>
        </w:tc>
        <w:tc>
          <w:tcPr>
            <w:tcW w:w="0" w:type="auto"/>
            <w:noWrap/>
            <w:hideMark/>
          </w:tcPr>
          <w:p w:rsidR="003F5DB7" w:rsidRPr="00CF5ACD" w:rsidRDefault="003F5DB7" w:rsidP="00CF5ACD">
            <w:pPr>
              <w:rPr>
                <w:bCs/>
                <w:sz w:val="20"/>
                <w:szCs w:val="20"/>
              </w:rPr>
            </w:pPr>
            <w:r w:rsidRPr="00CF5ACD">
              <w:rPr>
                <w:bCs/>
                <w:sz w:val="20"/>
                <w:szCs w:val="20"/>
              </w:rPr>
              <w:t> </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1.</w:t>
            </w:r>
          </w:p>
        </w:tc>
        <w:tc>
          <w:tcPr>
            <w:tcW w:w="0" w:type="auto"/>
            <w:hideMark/>
          </w:tcPr>
          <w:p w:rsidR="003F5DB7" w:rsidRPr="00CF5ACD" w:rsidRDefault="003F5DB7" w:rsidP="00CF5ACD">
            <w:pPr>
              <w:rPr>
                <w:bCs/>
                <w:sz w:val="20"/>
                <w:szCs w:val="20"/>
              </w:rPr>
            </w:pPr>
            <w:r w:rsidRPr="00CF5ACD">
              <w:rPr>
                <w:bCs/>
                <w:sz w:val="20"/>
                <w:szCs w:val="20"/>
              </w:rPr>
              <w:t>UNIQA osiguranje d.d., Zagreb, Planinska 13A, OIB: 75665455333, račun br. HR1724840081100716564</w:t>
            </w:r>
          </w:p>
        </w:tc>
        <w:tc>
          <w:tcPr>
            <w:tcW w:w="0" w:type="auto"/>
            <w:noWrap/>
            <w:hideMark/>
          </w:tcPr>
          <w:p w:rsidR="003F5DB7" w:rsidRPr="00CF5ACD" w:rsidRDefault="003F5DB7" w:rsidP="00CF5ACD">
            <w:pPr>
              <w:rPr>
                <w:bCs/>
                <w:sz w:val="20"/>
                <w:szCs w:val="20"/>
              </w:rPr>
            </w:pPr>
            <w:r w:rsidRPr="00CF5ACD">
              <w:rPr>
                <w:bCs/>
                <w:sz w:val="20"/>
                <w:szCs w:val="20"/>
              </w:rPr>
              <w:t>1</w:t>
            </w:r>
          </w:p>
        </w:tc>
        <w:tc>
          <w:tcPr>
            <w:tcW w:w="0" w:type="auto"/>
            <w:hideMark/>
          </w:tcPr>
          <w:p w:rsidR="003F5DB7" w:rsidRPr="00CF5ACD" w:rsidRDefault="003F5DB7" w:rsidP="00CF5ACD">
            <w:pPr>
              <w:rPr>
                <w:bCs/>
                <w:sz w:val="20"/>
                <w:szCs w:val="20"/>
              </w:rPr>
            </w:pPr>
            <w:r w:rsidRPr="00CF5ACD">
              <w:rPr>
                <w:bCs/>
                <w:sz w:val="20"/>
                <w:szCs w:val="20"/>
              </w:rPr>
              <w:t>rješenje o ovrsi</w:t>
            </w:r>
          </w:p>
        </w:tc>
        <w:tc>
          <w:tcPr>
            <w:tcW w:w="0" w:type="auto"/>
            <w:noWrap/>
            <w:hideMark/>
          </w:tcPr>
          <w:p w:rsidR="003F5DB7" w:rsidRPr="00CF5ACD" w:rsidRDefault="003F5DB7" w:rsidP="00CF5ACD">
            <w:pPr>
              <w:rPr>
                <w:bCs/>
                <w:sz w:val="20"/>
                <w:szCs w:val="20"/>
              </w:rPr>
            </w:pPr>
            <w:r w:rsidRPr="00CF5ACD">
              <w:rPr>
                <w:bCs/>
                <w:sz w:val="20"/>
                <w:szCs w:val="20"/>
              </w:rPr>
              <w:t>12.320,18</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12.320,18</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lastRenderedPageBreak/>
              <w:t>2.</w:t>
            </w:r>
          </w:p>
        </w:tc>
        <w:tc>
          <w:tcPr>
            <w:tcW w:w="0" w:type="auto"/>
            <w:hideMark/>
          </w:tcPr>
          <w:p w:rsidR="003F5DB7" w:rsidRPr="00CF5ACD" w:rsidRDefault="003F5DB7" w:rsidP="00CF5ACD">
            <w:pPr>
              <w:rPr>
                <w:bCs/>
                <w:sz w:val="20"/>
                <w:szCs w:val="20"/>
              </w:rPr>
            </w:pPr>
            <w:r w:rsidRPr="00CF5ACD">
              <w:rPr>
                <w:bCs/>
                <w:sz w:val="20"/>
                <w:szCs w:val="20"/>
              </w:rPr>
              <w:t>REPUBLIKA HRVATSKA, Ministarstvo financija, Porezna uprava, Područni ured Zagreb,OIB: 18683136487, zastupana po županijskom državnom odvjetništvu</w:t>
            </w:r>
          </w:p>
        </w:tc>
        <w:tc>
          <w:tcPr>
            <w:tcW w:w="0" w:type="auto"/>
            <w:noWrap/>
            <w:hideMark/>
          </w:tcPr>
          <w:p w:rsidR="003F5DB7" w:rsidRPr="00CF5ACD" w:rsidRDefault="003F5DB7" w:rsidP="00CF5ACD">
            <w:pPr>
              <w:rPr>
                <w:bCs/>
                <w:sz w:val="20"/>
                <w:szCs w:val="20"/>
              </w:rPr>
            </w:pPr>
            <w:r w:rsidRPr="00CF5ACD">
              <w:rPr>
                <w:bCs/>
                <w:sz w:val="20"/>
                <w:szCs w:val="20"/>
              </w:rPr>
              <w:t>2</w:t>
            </w:r>
          </w:p>
        </w:tc>
        <w:tc>
          <w:tcPr>
            <w:tcW w:w="0" w:type="auto"/>
            <w:hideMark/>
          </w:tcPr>
          <w:p w:rsidR="003F5DB7" w:rsidRPr="00CF5ACD" w:rsidRDefault="003F5DB7" w:rsidP="00CF5ACD">
            <w:pPr>
              <w:rPr>
                <w:bCs/>
                <w:sz w:val="20"/>
                <w:szCs w:val="20"/>
              </w:rPr>
            </w:pPr>
            <w:r w:rsidRPr="00CF5ACD">
              <w:rPr>
                <w:bCs/>
                <w:sz w:val="20"/>
                <w:szCs w:val="20"/>
              </w:rPr>
              <w:t>fiskalna davanja</w:t>
            </w:r>
          </w:p>
        </w:tc>
        <w:tc>
          <w:tcPr>
            <w:tcW w:w="0" w:type="auto"/>
            <w:noWrap/>
            <w:hideMark/>
          </w:tcPr>
          <w:p w:rsidR="003F5DB7" w:rsidRPr="00CF5ACD" w:rsidRDefault="003F5DB7" w:rsidP="00CF5ACD">
            <w:pPr>
              <w:rPr>
                <w:bCs/>
                <w:sz w:val="20"/>
                <w:szCs w:val="20"/>
              </w:rPr>
            </w:pPr>
            <w:r w:rsidRPr="00CF5ACD">
              <w:rPr>
                <w:bCs/>
                <w:sz w:val="20"/>
                <w:szCs w:val="20"/>
              </w:rPr>
              <w:t>1.174.064,90</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1.174.064,90</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3.</w:t>
            </w:r>
          </w:p>
        </w:tc>
        <w:tc>
          <w:tcPr>
            <w:tcW w:w="0" w:type="auto"/>
            <w:hideMark/>
          </w:tcPr>
          <w:p w:rsidR="003F5DB7" w:rsidRPr="00CF5ACD" w:rsidRDefault="003F5DB7" w:rsidP="00CF5ACD">
            <w:pPr>
              <w:rPr>
                <w:bCs/>
                <w:sz w:val="20"/>
                <w:szCs w:val="20"/>
              </w:rPr>
            </w:pPr>
            <w:r w:rsidRPr="00CF5ACD">
              <w:rPr>
                <w:bCs/>
                <w:sz w:val="20"/>
                <w:szCs w:val="20"/>
              </w:rPr>
              <w:t>ERSTE&amp; STEIERMARKISCHE BANK d.d. Rijeka , Jadranski trg 3,OIB 23057039320</w:t>
            </w:r>
          </w:p>
        </w:tc>
        <w:tc>
          <w:tcPr>
            <w:tcW w:w="0" w:type="auto"/>
            <w:noWrap/>
            <w:hideMark/>
          </w:tcPr>
          <w:p w:rsidR="003F5DB7" w:rsidRPr="00CF5ACD" w:rsidRDefault="003F5DB7" w:rsidP="00CF5ACD">
            <w:pPr>
              <w:rPr>
                <w:bCs/>
                <w:sz w:val="20"/>
                <w:szCs w:val="20"/>
              </w:rPr>
            </w:pPr>
            <w:r w:rsidRPr="00CF5ACD">
              <w:rPr>
                <w:bCs/>
                <w:sz w:val="20"/>
                <w:szCs w:val="20"/>
              </w:rPr>
              <w:t>3</w:t>
            </w:r>
          </w:p>
        </w:tc>
        <w:tc>
          <w:tcPr>
            <w:tcW w:w="0" w:type="auto"/>
            <w:hideMark/>
          </w:tcPr>
          <w:p w:rsidR="003F5DB7" w:rsidRPr="00CF5ACD" w:rsidRDefault="003F5DB7" w:rsidP="00CF5ACD">
            <w:pPr>
              <w:rPr>
                <w:bCs/>
                <w:sz w:val="20"/>
                <w:szCs w:val="20"/>
              </w:rPr>
            </w:pPr>
            <w:r w:rsidRPr="00CF5ACD">
              <w:rPr>
                <w:bCs/>
                <w:sz w:val="20"/>
                <w:szCs w:val="20"/>
              </w:rPr>
              <w:t>usluge financiranja</w:t>
            </w:r>
          </w:p>
        </w:tc>
        <w:tc>
          <w:tcPr>
            <w:tcW w:w="0" w:type="auto"/>
            <w:noWrap/>
            <w:hideMark/>
          </w:tcPr>
          <w:p w:rsidR="003F5DB7" w:rsidRPr="00CF5ACD" w:rsidRDefault="003F5DB7" w:rsidP="00CF5ACD">
            <w:pPr>
              <w:rPr>
                <w:bCs/>
                <w:sz w:val="20"/>
                <w:szCs w:val="20"/>
              </w:rPr>
            </w:pPr>
            <w:r w:rsidRPr="00CF5ACD">
              <w:rPr>
                <w:bCs/>
                <w:sz w:val="20"/>
                <w:szCs w:val="20"/>
              </w:rPr>
              <w:t>6.160.848,82</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6.160.848,82</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4</w:t>
            </w:r>
          </w:p>
        </w:tc>
        <w:tc>
          <w:tcPr>
            <w:tcW w:w="0" w:type="auto"/>
            <w:hideMark/>
          </w:tcPr>
          <w:p w:rsidR="003F5DB7" w:rsidRPr="00CF5ACD" w:rsidRDefault="003F5DB7" w:rsidP="00CF5ACD">
            <w:pPr>
              <w:rPr>
                <w:bCs/>
                <w:sz w:val="20"/>
                <w:szCs w:val="20"/>
              </w:rPr>
            </w:pPr>
            <w:r w:rsidRPr="00CF5ACD">
              <w:rPr>
                <w:bCs/>
                <w:sz w:val="20"/>
                <w:szCs w:val="20"/>
              </w:rPr>
              <w:t>R.K.ELEKTRO d.o.o., Zagreb, Dugoselska 10. OIB : 08278223313</w:t>
            </w:r>
          </w:p>
        </w:tc>
        <w:tc>
          <w:tcPr>
            <w:tcW w:w="0" w:type="auto"/>
            <w:noWrap/>
            <w:hideMark/>
          </w:tcPr>
          <w:p w:rsidR="003F5DB7" w:rsidRPr="00CF5ACD" w:rsidRDefault="003F5DB7" w:rsidP="00CF5ACD">
            <w:pPr>
              <w:rPr>
                <w:bCs/>
                <w:sz w:val="20"/>
                <w:szCs w:val="20"/>
              </w:rPr>
            </w:pPr>
            <w:r w:rsidRPr="00CF5ACD">
              <w:rPr>
                <w:bCs/>
                <w:sz w:val="20"/>
                <w:szCs w:val="20"/>
              </w:rPr>
              <w:t>4</w:t>
            </w:r>
          </w:p>
        </w:tc>
        <w:tc>
          <w:tcPr>
            <w:tcW w:w="0" w:type="auto"/>
            <w:hideMark/>
          </w:tcPr>
          <w:p w:rsidR="003F5DB7" w:rsidRPr="00CF5ACD" w:rsidRDefault="003F5DB7" w:rsidP="00CF5ACD">
            <w:pPr>
              <w:rPr>
                <w:bCs/>
                <w:sz w:val="20"/>
                <w:szCs w:val="20"/>
              </w:rPr>
            </w:pPr>
            <w:r w:rsidRPr="00CF5ACD">
              <w:rPr>
                <w:bCs/>
                <w:sz w:val="20"/>
                <w:szCs w:val="20"/>
              </w:rPr>
              <w:t xml:space="preserve">prijedlog ovrhe </w:t>
            </w:r>
          </w:p>
        </w:tc>
        <w:tc>
          <w:tcPr>
            <w:tcW w:w="0" w:type="auto"/>
            <w:noWrap/>
            <w:hideMark/>
          </w:tcPr>
          <w:p w:rsidR="003F5DB7" w:rsidRPr="00CF5ACD" w:rsidRDefault="003F5DB7" w:rsidP="00CF5ACD">
            <w:pPr>
              <w:rPr>
                <w:bCs/>
                <w:sz w:val="20"/>
                <w:szCs w:val="20"/>
              </w:rPr>
            </w:pPr>
            <w:r w:rsidRPr="00CF5ACD">
              <w:rPr>
                <w:bCs/>
                <w:sz w:val="20"/>
                <w:szCs w:val="20"/>
              </w:rPr>
              <w:t>254.914,73</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254.914,73</w:t>
            </w:r>
          </w:p>
        </w:tc>
      </w:tr>
      <w:tr w:rsidR="003F5DB7" w:rsidRPr="00CF5ACD" w:rsidTr="00CF5ACD">
        <w:trPr>
          <w:trHeight w:val="1605"/>
        </w:trPr>
        <w:tc>
          <w:tcPr>
            <w:tcW w:w="0" w:type="auto"/>
            <w:noWrap/>
            <w:hideMark/>
          </w:tcPr>
          <w:p w:rsidR="003F5DB7" w:rsidRPr="00CF5ACD" w:rsidRDefault="003F5DB7" w:rsidP="00CF5ACD">
            <w:pPr>
              <w:rPr>
                <w:bCs/>
                <w:sz w:val="20"/>
                <w:szCs w:val="20"/>
              </w:rPr>
            </w:pPr>
            <w:r w:rsidRPr="00CF5ACD">
              <w:rPr>
                <w:bCs/>
                <w:sz w:val="20"/>
                <w:szCs w:val="20"/>
              </w:rPr>
              <w:t>5.</w:t>
            </w:r>
          </w:p>
        </w:tc>
        <w:tc>
          <w:tcPr>
            <w:tcW w:w="0" w:type="auto"/>
            <w:hideMark/>
          </w:tcPr>
          <w:p w:rsidR="003F5DB7" w:rsidRPr="00CF5ACD" w:rsidRDefault="003F5DB7" w:rsidP="00CF5ACD">
            <w:pPr>
              <w:rPr>
                <w:bCs/>
                <w:sz w:val="20"/>
                <w:szCs w:val="20"/>
              </w:rPr>
            </w:pPr>
            <w:r w:rsidRPr="00CF5ACD">
              <w:rPr>
                <w:bCs/>
                <w:sz w:val="20"/>
                <w:szCs w:val="20"/>
              </w:rPr>
              <w:t xml:space="preserve">FINANCIJSKA AGENCIJA , Zagreb , </w:t>
            </w:r>
            <w:proofErr w:type="spellStart"/>
            <w:r w:rsidRPr="00CF5ACD">
              <w:rPr>
                <w:bCs/>
                <w:sz w:val="20"/>
                <w:szCs w:val="20"/>
              </w:rPr>
              <w:t>Ul.grada</w:t>
            </w:r>
            <w:proofErr w:type="spellEnd"/>
            <w:r w:rsidRPr="00CF5ACD">
              <w:rPr>
                <w:bCs/>
                <w:sz w:val="20"/>
                <w:szCs w:val="20"/>
              </w:rPr>
              <w:t xml:space="preserve"> Vukovara 70, OIB: 85821130368</w:t>
            </w:r>
          </w:p>
        </w:tc>
        <w:tc>
          <w:tcPr>
            <w:tcW w:w="0" w:type="auto"/>
            <w:noWrap/>
            <w:hideMark/>
          </w:tcPr>
          <w:p w:rsidR="003F5DB7" w:rsidRPr="00CF5ACD" w:rsidRDefault="003F5DB7" w:rsidP="00CF5ACD">
            <w:pPr>
              <w:rPr>
                <w:bCs/>
                <w:sz w:val="20"/>
                <w:szCs w:val="20"/>
              </w:rPr>
            </w:pPr>
            <w:r w:rsidRPr="00CF5ACD">
              <w:rPr>
                <w:bCs/>
                <w:sz w:val="20"/>
                <w:szCs w:val="20"/>
              </w:rPr>
              <w:t>5</w:t>
            </w:r>
          </w:p>
        </w:tc>
        <w:tc>
          <w:tcPr>
            <w:tcW w:w="0" w:type="auto"/>
            <w:hideMark/>
          </w:tcPr>
          <w:p w:rsidR="003F5DB7" w:rsidRPr="00CF5ACD" w:rsidRDefault="003F5DB7" w:rsidP="00CF5ACD">
            <w:pPr>
              <w:rPr>
                <w:bCs/>
                <w:sz w:val="20"/>
                <w:szCs w:val="20"/>
              </w:rPr>
            </w:pPr>
            <w:r w:rsidRPr="00CF5ACD">
              <w:rPr>
                <w:bCs/>
                <w:sz w:val="20"/>
                <w:szCs w:val="20"/>
              </w:rPr>
              <w:t>naknada</w:t>
            </w:r>
          </w:p>
        </w:tc>
        <w:tc>
          <w:tcPr>
            <w:tcW w:w="0" w:type="auto"/>
            <w:noWrap/>
            <w:hideMark/>
          </w:tcPr>
          <w:p w:rsidR="003F5DB7" w:rsidRPr="00CF5ACD" w:rsidRDefault="003F5DB7" w:rsidP="00CF5ACD">
            <w:pPr>
              <w:rPr>
                <w:bCs/>
                <w:sz w:val="20"/>
                <w:szCs w:val="20"/>
              </w:rPr>
            </w:pPr>
            <w:r w:rsidRPr="00CF5ACD">
              <w:rPr>
                <w:bCs/>
                <w:sz w:val="20"/>
                <w:szCs w:val="20"/>
              </w:rPr>
              <w:t>1.876,56</w:t>
            </w:r>
          </w:p>
        </w:tc>
        <w:tc>
          <w:tcPr>
            <w:tcW w:w="0" w:type="auto"/>
            <w:noWrap/>
            <w:hideMark/>
          </w:tcPr>
          <w:p w:rsidR="003F5DB7" w:rsidRPr="00CF5ACD" w:rsidRDefault="003F5DB7" w:rsidP="00CF5ACD">
            <w:pPr>
              <w:rPr>
                <w:bCs/>
                <w:sz w:val="20"/>
                <w:szCs w:val="20"/>
              </w:rPr>
            </w:pPr>
            <w:r w:rsidRPr="00CF5ACD">
              <w:rPr>
                <w:bCs/>
                <w:sz w:val="20"/>
                <w:szCs w:val="20"/>
              </w:rPr>
              <w:t>0,00</w:t>
            </w:r>
          </w:p>
        </w:tc>
        <w:tc>
          <w:tcPr>
            <w:tcW w:w="0" w:type="auto"/>
            <w:noWrap/>
            <w:hideMark/>
          </w:tcPr>
          <w:p w:rsidR="003F5DB7" w:rsidRPr="00CF5ACD" w:rsidRDefault="003F5DB7" w:rsidP="00CF5ACD">
            <w:pPr>
              <w:rPr>
                <w:bCs/>
                <w:sz w:val="20"/>
                <w:szCs w:val="20"/>
              </w:rPr>
            </w:pPr>
            <w:r w:rsidRPr="00CF5ACD">
              <w:rPr>
                <w:bCs/>
                <w:sz w:val="20"/>
                <w:szCs w:val="20"/>
              </w:rPr>
              <w:t>1.876,56</w:t>
            </w:r>
          </w:p>
        </w:tc>
      </w:tr>
      <w:tr w:rsidR="003F5DB7" w:rsidRPr="00CF5ACD" w:rsidTr="00CF5ACD">
        <w:trPr>
          <w:trHeight w:val="495"/>
        </w:trPr>
        <w:tc>
          <w:tcPr>
            <w:tcW w:w="0" w:type="auto"/>
            <w:gridSpan w:val="4"/>
            <w:noWrap/>
            <w:hideMark/>
          </w:tcPr>
          <w:p w:rsidR="003F5DB7" w:rsidRPr="00CF5ACD" w:rsidRDefault="003F5DB7" w:rsidP="00CF5ACD">
            <w:pPr>
              <w:rPr>
                <w:b/>
                <w:bCs/>
                <w:sz w:val="20"/>
                <w:szCs w:val="20"/>
              </w:rPr>
            </w:pPr>
            <w:r w:rsidRPr="00CF5ACD">
              <w:rPr>
                <w:b/>
                <w:bCs/>
                <w:sz w:val="20"/>
                <w:szCs w:val="20"/>
              </w:rPr>
              <w:t>U K U P N O :</w:t>
            </w:r>
          </w:p>
        </w:tc>
        <w:tc>
          <w:tcPr>
            <w:tcW w:w="0" w:type="auto"/>
            <w:noWrap/>
            <w:hideMark/>
          </w:tcPr>
          <w:p w:rsidR="003F5DB7" w:rsidRPr="00CF5ACD" w:rsidRDefault="003F5DB7" w:rsidP="00CF5ACD">
            <w:pPr>
              <w:rPr>
                <w:b/>
                <w:bCs/>
                <w:sz w:val="20"/>
                <w:szCs w:val="20"/>
              </w:rPr>
            </w:pPr>
            <w:r w:rsidRPr="00CF5ACD">
              <w:rPr>
                <w:b/>
                <w:bCs/>
                <w:sz w:val="20"/>
                <w:szCs w:val="20"/>
              </w:rPr>
              <w:t>7.604.025,19</w:t>
            </w:r>
          </w:p>
        </w:tc>
        <w:tc>
          <w:tcPr>
            <w:tcW w:w="0" w:type="auto"/>
            <w:noWrap/>
            <w:hideMark/>
          </w:tcPr>
          <w:p w:rsidR="003F5DB7" w:rsidRPr="00CF5ACD" w:rsidRDefault="003F5DB7" w:rsidP="00CF5ACD">
            <w:pPr>
              <w:rPr>
                <w:b/>
                <w:bCs/>
                <w:sz w:val="20"/>
                <w:szCs w:val="20"/>
              </w:rPr>
            </w:pPr>
            <w:r w:rsidRPr="00CF5ACD">
              <w:rPr>
                <w:b/>
                <w:bCs/>
                <w:sz w:val="20"/>
                <w:szCs w:val="20"/>
              </w:rPr>
              <w:t>0,00</w:t>
            </w:r>
          </w:p>
        </w:tc>
        <w:tc>
          <w:tcPr>
            <w:tcW w:w="0" w:type="auto"/>
            <w:noWrap/>
            <w:hideMark/>
          </w:tcPr>
          <w:p w:rsidR="003F5DB7" w:rsidRPr="00CF5ACD" w:rsidRDefault="003F5DB7" w:rsidP="00CF5ACD">
            <w:pPr>
              <w:rPr>
                <w:b/>
                <w:bCs/>
                <w:sz w:val="20"/>
                <w:szCs w:val="20"/>
              </w:rPr>
            </w:pPr>
            <w:r w:rsidRPr="00CF5ACD">
              <w:rPr>
                <w:b/>
                <w:bCs/>
                <w:sz w:val="20"/>
                <w:szCs w:val="20"/>
              </w:rPr>
              <w:t>7.604.025,19</w:t>
            </w:r>
          </w:p>
        </w:tc>
      </w:tr>
    </w:tbl>
    <w:p w:rsidR="003F5DB7" w:rsidRPr="00CF5ACD" w:rsidRDefault="003F5DB7" w:rsidP="003F5DB7">
      <w:pPr>
        <w:rPr>
          <w:lang w:eastAsia="en-US"/>
        </w:rPr>
      </w:pPr>
    </w:p>
    <w:p w:rsidR="003F5DB7" w:rsidRPr="00CF5ACD" w:rsidRDefault="003F5DB7" w:rsidP="003F5DB7">
      <w:pPr>
        <w:rPr>
          <w:lang w:eastAsia="en-US"/>
        </w:rPr>
      </w:pPr>
    </w:p>
    <w:p w:rsidR="008604D0" w:rsidRPr="00CF5ACD" w:rsidRDefault="008604D0" w:rsidP="003F5DB7">
      <w:pPr>
        <w:rPr>
          <w:lang w:eastAsia="en-US"/>
        </w:rPr>
      </w:pPr>
    </w:p>
    <w:p w:rsidR="00055AB9" w:rsidRPr="00CF5ACD" w:rsidRDefault="00055AB9" w:rsidP="003F5DB7">
      <w:pPr>
        <w:rPr>
          <w:lang w:eastAsia="en-US"/>
        </w:rPr>
      </w:pPr>
    </w:p>
    <w:p w:rsidR="00670C40" w:rsidRPr="00CF5ACD" w:rsidRDefault="00670C40" w:rsidP="00670C40">
      <w:pPr>
        <w:rPr>
          <w:lang w:eastAsia="en-US"/>
        </w:rPr>
      </w:pPr>
    </w:p>
    <w:p w:rsidR="00670C40" w:rsidRPr="00CF5ACD" w:rsidRDefault="00670C40" w:rsidP="00670C40">
      <w:pPr>
        <w:jc w:val="both"/>
        <w:rPr>
          <w:lang w:eastAsia="en-US"/>
        </w:rPr>
      </w:pPr>
      <w:r w:rsidRPr="00CF5ACD">
        <w:rPr>
          <w:lang w:eastAsia="en-US"/>
        </w:rPr>
        <w:tab/>
        <w:t xml:space="preserve">TRGOVAČKI SUD U ZAGREBU po stečajnom sucu Nadi Kraljić  u stečajnom postupku nad  stečajnim dužnikom DS CENTAR PROJEKT d.o.o. – u stečaju, Sesvete, Varaždinska 48a, MBS: 080620386, OIB: 14943921712 nakon održanog ispitnog ročišta dana  15. prosinca 2015.  godine donio je Rješenje o utvrđenim tražbinama. </w:t>
      </w:r>
    </w:p>
    <w:p w:rsidR="00670C40" w:rsidRPr="00CF5ACD" w:rsidRDefault="00670C40" w:rsidP="00670C40">
      <w:pPr>
        <w:rPr>
          <w:lang w:eastAsia="en-US"/>
        </w:rPr>
      </w:pP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r w:rsidRPr="00CF5ACD">
        <w:rPr>
          <w:lang w:eastAsia="en-US"/>
        </w:rPr>
        <w:tab/>
      </w:r>
    </w:p>
    <w:p w:rsidR="00670C40" w:rsidRPr="00CF5ACD" w:rsidRDefault="00670C40" w:rsidP="00670C40">
      <w:pPr>
        <w:rPr>
          <w:lang w:eastAsia="en-US"/>
        </w:rPr>
      </w:pPr>
      <w:r w:rsidRPr="00CF5ACD">
        <w:rPr>
          <w:lang w:eastAsia="en-US"/>
        </w:rPr>
        <w:t>I</w:t>
      </w:r>
      <w:r w:rsidRPr="00CF5ACD">
        <w:rPr>
          <w:lang w:eastAsia="en-US"/>
        </w:rPr>
        <w:tab/>
        <w:t xml:space="preserve">UTVRĐENE TRAŽBINE VJEROVNIKA DRUGOG VIŠEG ISPLATNOG REDA </w:t>
      </w:r>
    </w:p>
    <w:p w:rsidR="00670C40" w:rsidRPr="00CF5ACD" w:rsidRDefault="00670C40" w:rsidP="00670C40">
      <w:pPr>
        <w:rPr>
          <w:lang w:eastAsia="en-US"/>
        </w:rPr>
      </w:pPr>
      <w:r w:rsidRPr="00CF5ACD">
        <w:rPr>
          <w:lang w:eastAsia="en-US"/>
        </w:rPr>
        <w:t>Red. Broj</w:t>
      </w:r>
      <w:r w:rsidRPr="00CF5ACD">
        <w:rPr>
          <w:lang w:eastAsia="en-US"/>
        </w:rPr>
        <w:tab/>
        <w:t xml:space="preserve">NAZIV I ADRESA </w:t>
      </w:r>
      <w:r w:rsidRPr="00CF5ACD">
        <w:rPr>
          <w:lang w:eastAsia="en-US"/>
        </w:rPr>
        <w:tab/>
        <w:t xml:space="preserve">       </w:t>
      </w:r>
      <w:r w:rsidRPr="00CF5ACD">
        <w:rPr>
          <w:lang w:eastAsia="en-US"/>
        </w:rPr>
        <w:tab/>
        <w:t xml:space="preserve"> PRIJAVLJENO     </w:t>
      </w:r>
      <w:r w:rsidRPr="00CF5ACD">
        <w:rPr>
          <w:lang w:eastAsia="en-US"/>
        </w:rPr>
        <w:tab/>
        <w:t xml:space="preserve">    </w:t>
      </w:r>
      <w:r w:rsidRPr="00CF5ACD">
        <w:rPr>
          <w:lang w:eastAsia="en-US"/>
        </w:rPr>
        <w:tab/>
        <w:t>PRIZNATO</w:t>
      </w:r>
    </w:p>
    <w:p w:rsidR="00670C40" w:rsidRPr="00CF5ACD" w:rsidRDefault="00670C40" w:rsidP="00670C40">
      <w:pPr>
        <w:rPr>
          <w:lang w:eastAsia="en-US"/>
        </w:rPr>
      </w:pPr>
      <w:r w:rsidRPr="00CF5ACD">
        <w:rPr>
          <w:lang w:eastAsia="en-US"/>
        </w:rPr>
        <w:t>Br. Prijave</w:t>
      </w:r>
      <w:r w:rsidRPr="00CF5ACD">
        <w:rPr>
          <w:lang w:eastAsia="en-US"/>
        </w:rPr>
        <w:tab/>
        <w:t xml:space="preserve">  VJEROVNIKA </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01.</w:t>
      </w:r>
      <w:r w:rsidRPr="00CF5ACD">
        <w:rPr>
          <w:lang w:eastAsia="en-US"/>
        </w:rPr>
        <w:tab/>
        <w:t>1</w:t>
      </w:r>
      <w:r w:rsidRPr="00CF5ACD">
        <w:rPr>
          <w:lang w:eastAsia="en-US"/>
        </w:rPr>
        <w:tab/>
        <w:t xml:space="preserve">UNIQA osiguranje d.d. </w:t>
      </w:r>
    </w:p>
    <w:p w:rsidR="00670C40" w:rsidRPr="00CF5ACD" w:rsidRDefault="00670C40" w:rsidP="00670C40">
      <w:pPr>
        <w:rPr>
          <w:lang w:eastAsia="en-US"/>
        </w:rPr>
      </w:pPr>
      <w:r w:rsidRPr="00CF5ACD">
        <w:rPr>
          <w:lang w:eastAsia="en-US"/>
        </w:rPr>
        <w:tab/>
      </w:r>
      <w:r w:rsidRPr="00CF5ACD">
        <w:rPr>
          <w:lang w:eastAsia="en-US"/>
        </w:rPr>
        <w:tab/>
        <w:t>Zagreb, Planinska 13a</w:t>
      </w:r>
      <w:r w:rsidRPr="00CF5ACD">
        <w:rPr>
          <w:lang w:eastAsia="en-US"/>
        </w:rPr>
        <w:tab/>
        <w:t xml:space="preserve">     12.320,18</w:t>
      </w:r>
      <w:r w:rsidRPr="00CF5ACD">
        <w:rPr>
          <w:lang w:eastAsia="en-US"/>
        </w:rPr>
        <w:tab/>
      </w:r>
      <w:r w:rsidRPr="00CF5ACD">
        <w:rPr>
          <w:lang w:eastAsia="en-US"/>
        </w:rPr>
        <w:tab/>
      </w:r>
      <w:r w:rsidRPr="00CF5ACD">
        <w:rPr>
          <w:lang w:eastAsia="en-US"/>
        </w:rPr>
        <w:tab/>
        <w:t xml:space="preserve">    12.320,18</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02.</w:t>
      </w:r>
      <w:r w:rsidRPr="00CF5ACD">
        <w:rPr>
          <w:lang w:eastAsia="en-US"/>
        </w:rPr>
        <w:tab/>
        <w:t>2</w:t>
      </w:r>
      <w:r w:rsidRPr="00CF5ACD">
        <w:rPr>
          <w:lang w:eastAsia="en-US"/>
        </w:rPr>
        <w:tab/>
        <w:t xml:space="preserve">RH-MINISTARSTVO </w:t>
      </w:r>
    </w:p>
    <w:p w:rsidR="00670C40" w:rsidRPr="00CF5ACD" w:rsidRDefault="00670C40" w:rsidP="00670C40">
      <w:pPr>
        <w:rPr>
          <w:lang w:eastAsia="en-US"/>
        </w:rPr>
      </w:pPr>
      <w:r w:rsidRPr="00CF5ACD">
        <w:rPr>
          <w:lang w:eastAsia="en-US"/>
        </w:rPr>
        <w:tab/>
      </w:r>
      <w:r w:rsidRPr="00CF5ACD">
        <w:rPr>
          <w:lang w:eastAsia="en-US"/>
        </w:rPr>
        <w:tab/>
        <w:t xml:space="preserve">FINANCIJA –POREZNA </w:t>
      </w:r>
    </w:p>
    <w:p w:rsidR="00670C40" w:rsidRPr="00CF5ACD" w:rsidRDefault="00670C40" w:rsidP="00670C40">
      <w:pPr>
        <w:rPr>
          <w:lang w:eastAsia="en-US"/>
        </w:rPr>
      </w:pPr>
      <w:r w:rsidRPr="00CF5ACD">
        <w:rPr>
          <w:lang w:eastAsia="en-US"/>
        </w:rPr>
        <w:tab/>
      </w:r>
      <w:r w:rsidRPr="00CF5ACD">
        <w:rPr>
          <w:lang w:eastAsia="en-US"/>
        </w:rPr>
        <w:tab/>
        <w:t>UPRAVA</w:t>
      </w:r>
      <w:r w:rsidRPr="00CF5ACD">
        <w:rPr>
          <w:lang w:eastAsia="en-US"/>
        </w:rPr>
        <w:tab/>
      </w:r>
      <w:r w:rsidRPr="00CF5ACD">
        <w:rPr>
          <w:lang w:eastAsia="en-US"/>
        </w:rPr>
        <w:tab/>
      </w:r>
      <w:r w:rsidRPr="00CF5ACD">
        <w:rPr>
          <w:lang w:eastAsia="en-US"/>
        </w:rPr>
        <w:tab/>
        <w:t xml:space="preserve"> 1.174.064,90</w:t>
      </w:r>
      <w:r w:rsidRPr="00CF5ACD">
        <w:rPr>
          <w:lang w:eastAsia="en-US"/>
        </w:rPr>
        <w:tab/>
      </w:r>
      <w:r w:rsidRPr="00CF5ACD">
        <w:rPr>
          <w:lang w:eastAsia="en-US"/>
        </w:rPr>
        <w:tab/>
      </w:r>
      <w:r w:rsidRPr="00CF5ACD">
        <w:rPr>
          <w:lang w:eastAsia="en-US"/>
        </w:rPr>
        <w:tab/>
        <w:t>1.174.064,90</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03.</w:t>
      </w:r>
      <w:r w:rsidRPr="00CF5ACD">
        <w:rPr>
          <w:lang w:eastAsia="en-US"/>
        </w:rPr>
        <w:tab/>
        <w:t>3</w:t>
      </w:r>
      <w:r w:rsidRPr="00CF5ACD">
        <w:rPr>
          <w:lang w:eastAsia="en-US"/>
        </w:rPr>
        <w:tab/>
        <w:t>ERSTE&amp;STEIERMARKISCHE</w:t>
      </w:r>
    </w:p>
    <w:p w:rsidR="00670C40" w:rsidRPr="00CF5ACD" w:rsidRDefault="00670C40" w:rsidP="00670C40">
      <w:pPr>
        <w:rPr>
          <w:lang w:eastAsia="en-US"/>
        </w:rPr>
      </w:pPr>
      <w:r w:rsidRPr="00CF5ACD">
        <w:rPr>
          <w:lang w:eastAsia="en-US"/>
        </w:rPr>
        <w:tab/>
      </w:r>
      <w:r w:rsidRPr="00CF5ACD">
        <w:rPr>
          <w:lang w:eastAsia="en-US"/>
        </w:rPr>
        <w:tab/>
        <w:t>BANK d.d. Rijeka</w:t>
      </w:r>
      <w:r w:rsidRPr="00CF5ACD">
        <w:rPr>
          <w:lang w:eastAsia="en-US"/>
        </w:rPr>
        <w:tab/>
      </w:r>
      <w:r w:rsidRPr="00CF5ACD">
        <w:rPr>
          <w:lang w:eastAsia="en-US"/>
        </w:rPr>
        <w:tab/>
        <w:t xml:space="preserve"> 6.160.848,82</w:t>
      </w:r>
      <w:r w:rsidRPr="00CF5ACD">
        <w:rPr>
          <w:lang w:eastAsia="en-US"/>
        </w:rPr>
        <w:tab/>
      </w:r>
      <w:r w:rsidRPr="00CF5ACD">
        <w:rPr>
          <w:lang w:eastAsia="en-US"/>
        </w:rPr>
        <w:tab/>
      </w:r>
      <w:r w:rsidRPr="00CF5ACD">
        <w:rPr>
          <w:lang w:eastAsia="en-US"/>
        </w:rPr>
        <w:tab/>
        <w:t>6.160.848,82</w:t>
      </w:r>
    </w:p>
    <w:p w:rsidR="00670C40" w:rsidRPr="00CF5ACD" w:rsidRDefault="00670C40" w:rsidP="00670C40">
      <w:pPr>
        <w:rPr>
          <w:lang w:eastAsia="en-US"/>
        </w:rPr>
      </w:pPr>
    </w:p>
    <w:p w:rsidR="00670C40" w:rsidRPr="00CF5ACD" w:rsidRDefault="00670C40" w:rsidP="00670C40">
      <w:pPr>
        <w:rPr>
          <w:lang w:eastAsia="en-US"/>
        </w:rPr>
      </w:pPr>
      <w:r w:rsidRPr="00CF5ACD">
        <w:rPr>
          <w:lang w:eastAsia="en-US"/>
        </w:rPr>
        <w:t>04.</w:t>
      </w:r>
      <w:r w:rsidRPr="00CF5ACD">
        <w:rPr>
          <w:lang w:eastAsia="en-US"/>
        </w:rPr>
        <w:tab/>
        <w:t>4</w:t>
      </w:r>
      <w:r w:rsidRPr="00CF5ACD">
        <w:rPr>
          <w:lang w:eastAsia="en-US"/>
        </w:rPr>
        <w:tab/>
      </w:r>
      <w:proofErr w:type="spellStart"/>
      <w:r w:rsidRPr="00CF5ACD">
        <w:rPr>
          <w:lang w:eastAsia="en-US"/>
        </w:rPr>
        <w:t>R.K</w:t>
      </w:r>
      <w:proofErr w:type="spellEnd"/>
      <w:r w:rsidRPr="00CF5ACD">
        <w:rPr>
          <w:lang w:eastAsia="en-US"/>
        </w:rPr>
        <w:t>. ELEKTRO d.o.o. Zagreb</w:t>
      </w:r>
    </w:p>
    <w:p w:rsidR="00670C40" w:rsidRPr="00CF5ACD" w:rsidRDefault="00670C40" w:rsidP="00670C40">
      <w:pPr>
        <w:rPr>
          <w:lang w:eastAsia="en-US"/>
        </w:rPr>
      </w:pPr>
      <w:r w:rsidRPr="00CF5ACD">
        <w:rPr>
          <w:lang w:eastAsia="en-US"/>
        </w:rPr>
        <w:tab/>
      </w:r>
      <w:r w:rsidRPr="00CF5ACD">
        <w:rPr>
          <w:lang w:eastAsia="en-US"/>
        </w:rPr>
        <w:tab/>
        <w:t>Dugoselska 10</w:t>
      </w:r>
      <w:r w:rsidRPr="00CF5ACD">
        <w:rPr>
          <w:lang w:eastAsia="en-US"/>
        </w:rPr>
        <w:tab/>
      </w:r>
      <w:r w:rsidRPr="00CF5ACD">
        <w:rPr>
          <w:lang w:eastAsia="en-US"/>
        </w:rPr>
        <w:tab/>
        <w:t xml:space="preserve">    254.914,73</w:t>
      </w:r>
      <w:r w:rsidRPr="00CF5ACD">
        <w:rPr>
          <w:lang w:eastAsia="en-US"/>
        </w:rPr>
        <w:tab/>
      </w:r>
      <w:r w:rsidRPr="00CF5ACD">
        <w:rPr>
          <w:lang w:eastAsia="en-US"/>
        </w:rPr>
        <w:tab/>
      </w:r>
      <w:r w:rsidRPr="00CF5ACD">
        <w:rPr>
          <w:lang w:eastAsia="en-US"/>
        </w:rPr>
        <w:tab/>
        <w:t xml:space="preserve">    254.914,73</w:t>
      </w:r>
    </w:p>
    <w:p w:rsidR="00670C40" w:rsidRPr="00CF5ACD" w:rsidRDefault="00670C40" w:rsidP="00670C40">
      <w:pPr>
        <w:rPr>
          <w:lang w:eastAsia="en-US"/>
        </w:rPr>
      </w:pPr>
      <w:r w:rsidRPr="00CF5ACD">
        <w:rPr>
          <w:lang w:eastAsia="en-US"/>
        </w:rPr>
        <w:lastRenderedPageBreak/>
        <w:t xml:space="preserve"> </w:t>
      </w:r>
    </w:p>
    <w:p w:rsidR="00670C40" w:rsidRPr="00CF5ACD" w:rsidRDefault="00670C40" w:rsidP="00670C40">
      <w:pPr>
        <w:rPr>
          <w:lang w:eastAsia="en-US"/>
        </w:rPr>
      </w:pPr>
      <w:r w:rsidRPr="00CF5ACD">
        <w:rPr>
          <w:lang w:eastAsia="en-US"/>
        </w:rPr>
        <w:t>05.</w:t>
      </w:r>
      <w:r w:rsidRPr="00CF5ACD">
        <w:rPr>
          <w:lang w:eastAsia="en-US"/>
        </w:rPr>
        <w:tab/>
        <w:t>5</w:t>
      </w:r>
      <w:r w:rsidRPr="00CF5ACD">
        <w:rPr>
          <w:lang w:eastAsia="en-US"/>
        </w:rPr>
        <w:tab/>
        <w:t>FINANCIJSKA AGENCIJA</w:t>
      </w:r>
    </w:p>
    <w:p w:rsidR="00670C40" w:rsidRPr="00CF5ACD" w:rsidRDefault="00670C40" w:rsidP="00670C40">
      <w:pPr>
        <w:rPr>
          <w:lang w:eastAsia="en-US"/>
        </w:rPr>
      </w:pPr>
      <w:r w:rsidRPr="00CF5ACD">
        <w:rPr>
          <w:lang w:eastAsia="en-US"/>
        </w:rPr>
        <w:tab/>
      </w:r>
      <w:r w:rsidRPr="00CF5ACD">
        <w:rPr>
          <w:lang w:eastAsia="en-US"/>
        </w:rPr>
        <w:tab/>
        <w:t>Zagreb, Ul. grada Vukovara 70     1.876,56</w:t>
      </w:r>
      <w:r w:rsidRPr="00CF5ACD">
        <w:rPr>
          <w:lang w:eastAsia="en-US"/>
        </w:rPr>
        <w:tab/>
      </w:r>
      <w:r w:rsidRPr="00CF5ACD">
        <w:rPr>
          <w:lang w:eastAsia="en-US"/>
        </w:rPr>
        <w:tab/>
      </w:r>
      <w:r w:rsidRPr="00CF5ACD">
        <w:rPr>
          <w:lang w:eastAsia="en-US"/>
        </w:rPr>
        <w:tab/>
        <w:t xml:space="preserve">        1.876,56</w:t>
      </w:r>
    </w:p>
    <w:p w:rsidR="00670C40" w:rsidRPr="00CF5ACD" w:rsidRDefault="00670C40" w:rsidP="00670C40">
      <w:pPr>
        <w:rPr>
          <w:lang w:eastAsia="en-US"/>
        </w:rPr>
      </w:pPr>
      <w:r w:rsidRPr="00CF5ACD">
        <w:rPr>
          <w:lang w:eastAsia="en-US"/>
        </w:rPr>
        <w:t>---------------------------------------------------------------------------------------------------------------------------</w:t>
      </w:r>
    </w:p>
    <w:p w:rsidR="00670C40" w:rsidRPr="00CF5ACD" w:rsidRDefault="00670C40" w:rsidP="00670C40">
      <w:pPr>
        <w:rPr>
          <w:lang w:eastAsia="en-US"/>
        </w:rPr>
      </w:pPr>
      <w:r w:rsidRPr="00CF5ACD">
        <w:rPr>
          <w:lang w:eastAsia="en-US"/>
        </w:rPr>
        <w:tab/>
      </w:r>
      <w:r w:rsidRPr="00CF5ACD">
        <w:rPr>
          <w:lang w:eastAsia="en-US"/>
        </w:rPr>
        <w:tab/>
        <w:t>UKUPNO</w:t>
      </w:r>
      <w:r w:rsidRPr="00CF5ACD">
        <w:rPr>
          <w:lang w:eastAsia="en-US"/>
        </w:rPr>
        <w:tab/>
      </w:r>
      <w:r w:rsidRPr="00CF5ACD">
        <w:rPr>
          <w:lang w:eastAsia="en-US"/>
        </w:rPr>
        <w:tab/>
      </w:r>
      <w:r w:rsidRPr="00CF5ACD">
        <w:rPr>
          <w:lang w:eastAsia="en-US"/>
        </w:rPr>
        <w:tab/>
        <w:t xml:space="preserve"> 7.604.025,19</w:t>
      </w:r>
      <w:r w:rsidRPr="00CF5ACD">
        <w:rPr>
          <w:lang w:eastAsia="en-US"/>
        </w:rPr>
        <w:tab/>
      </w:r>
      <w:r w:rsidRPr="00CF5ACD">
        <w:rPr>
          <w:lang w:eastAsia="en-US"/>
        </w:rPr>
        <w:tab/>
      </w:r>
      <w:r w:rsidRPr="00CF5ACD">
        <w:rPr>
          <w:lang w:eastAsia="en-US"/>
        </w:rPr>
        <w:tab/>
        <w:t xml:space="preserve"> 7.604.025,19</w:t>
      </w:r>
    </w:p>
    <w:p w:rsidR="00670C40" w:rsidRPr="00CF5ACD" w:rsidRDefault="00670C40" w:rsidP="00670C40">
      <w:pPr>
        <w:rPr>
          <w:lang w:eastAsia="en-US"/>
        </w:rPr>
      </w:pPr>
      <w:r w:rsidRPr="00CF5ACD">
        <w:rPr>
          <w:lang w:eastAsia="en-US"/>
        </w:rPr>
        <w:t>---------------------------------------------------------------------------------------------------------------</w:t>
      </w:r>
    </w:p>
    <w:p w:rsidR="00670C40" w:rsidRPr="00CF5ACD" w:rsidRDefault="00670C40" w:rsidP="00670C40">
      <w:pPr>
        <w:rPr>
          <w:lang w:eastAsia="en-US"/>
        </w:rPr>
      </w:pPr>
    </w:p>
    <w:p w:rsidR="00055AB9" w:rsidRPr="00CF5ACD" w:rsidRDefault="00055AB9" w:rsidP="003F5DB7">
      <w:pPr>
        <w:rPr>
          <w:lang w:eastAsia="en-US"/>
        </w:rPr>
      </w:pPr>
    </w:p>
    <w:p w:rsidR="00614DD3" w:rsidRDefault="00614DD3" w:rsidP="00FA630B">
      <w:pPr>
        <w:rPr>
          <w:lang w:eastAsia="en-US"/>
        </w:rPr>
      </w:pPr>
    </w:p>
    <w:p w:rsidR="00614DD3" w:rsidRDefault="00614DD3" w:rsidP="00614DD3">
      <w:pPr>
        <w:rPr>
          <w:b/>
          <w:bCs/>
        </w:rPr>
      </w:pPr>
      <w:r>
        <w:rPr>
          <w:b/>
          <w:bCs/>
        </w:rPr>
        <w:t>N</w:t>
      </w:r>
      <w:r w:rsidRPr="0029495E">
        <w:rPr>
          <w:b/>
          <w:bCs/>
        </w:rPr>
        <w:t>AKNADNO PRISTIGLE TRAŽBINE</w:t>
      </w:r>
    </w:p>
    <w:p w:rsidR="00614DD3" w:rsidRDefault="00614DD3" w:rsidP="00614DD3">
      <w:pPr>
        <w:rPr>
          <w:b/>
          <w:bCs/>
        </w:rPr>
      </w:pPr>
    </w:p>
    <w:p w:rsidR="00614DD3" w:rsidRPr="00614DD3" w:rsidRDefault="00614DD3" w:rsidP="00614DD3">
      <w:pPr>
        <w:rPr>
          <w:bCs/>
        </w:rPr>
      </w:pPr>
      <w:r>
        <w:rPr>
          <w:b/>
          <w:bCs/>
        </w:rPr>
        <w:t xml:space="preserve"> </w:t>
      </w:r>
      <w:r w:rsidRPr="00614DD3">
        <w:rPr>
          <w:bCs/>
        </w:rPr>
        <w:t>Stečajna upraviteljica je ispitala naknadno pristigle tražbine:</w:t>
      </w:r>
    </w:p>
    <w:p w:rsidR="00614DD3" w:rsidRDefault="00614DD3" w:rsidP="00614DD3">
      <w:pPr>
        <w:rPr>
          <w:b/>
          <w:bCs/>
        </w:rPr>
      </w:pPr>
    </w:p>
    <w:p w:rsidR="00614DD3" w:rsidRDefault="00614DD3" w:rsidP="00614DD3">
      <w:pPr>
        <w:rPr>
          <w:b/>
          <w:bCs/>
        </w:rPr>
      </w:pPr>
    </w:p>
    <w:tbl>
      <w:tblPr>
        <w:tblW w:w="0" w:type="auto"/>
        <w:tblLook w:val="04A0" w:firstRow="1" w:lastRow="0" w:firstColumn="1" w:lastColumn="0" w:noHBand="0" w:noVBand="1"/>
      </w:tblPr>
      <w:tblGrid>
        <w:gridCol w:w="1023"/>
        <w:gridCol w:w="1380"/>
        <w:gridCol w:w="1347"/>
        <w:gridCol w:w="1190"/>
        <w:gridCol w:w="1206"/>
        <w:gridCol w:w="1023"/>
        <w:gridCol w:w="1206"/>
        <w:gridCol w:w="913"/>
      </w:tblGrid>
      <w:tr w:rsidR="00614DD3" w:rsidRPr="0029495E" w:rsidTr="00836B61">
        <w:trPr>
          <w:trHeight w:val="480"/>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proofErr w:type="spellStart"/>
            <w:r w:rsidRPr="0029495E">
              <w:rPr>
                <w:lang w:val="en-GB"/>
              </w:rPr>
              <w:t>Redni</w:t>
            </w:r>
            <w:proofErr w:type="spellEnd"/>
            <w:r w:rsidRPr="0029495E">
              <w:rPr>
                <w:lang w:val="en-GB"/>
              </w:rPr>
              <w:t xml:space="preserve"> </w:t>
            </w:r>
            <w:proofErr w:type="spellStart"/>
            <w:r w:rsidRPr="0029495E">
              <w:rPr>
                <w:lang w:val="en-GB"/>
              </w:rPr>
              <w:t>broj</w:t>
            </w:r>
            <w:proofErr w:type="spellEnd"/>
            <w:r w:rsidRPr="0029495E">
              <w:rPr>
                <w:lang w:val="en-GB"/>
              </w:rPr>
              <w:t xml:space="preserve"> </w:t>
            </w:r>
            <w:proofErr w:type="spellStart"/>
            <w:r w:rsidRPr="0029495E">
              <w:rPr>
                <w:lang w:val="en-GB"/>
              </w:rPr>
              <w:t>prijavljene</w:t>
            </w:r>
            <w:proofErr w:type="spellEnd"/>
            <w:r w:rsidRPr="0029495E">
              <w:rPr>
                <w:lang w:val="en-GB"/>
              </w:rPr>
              <w:t xml:space="preserve"> </w:t>
            </w:r>
            <w:proofErr w:type="spellStart"/>
            <w:r w:rsidRPr="0029495E">
              <w:rPr>
                <w:lang w:val="en-GB"/>
              </w:rPr>
              <w:t>tražbine</w:t>
            </w:r>
            <w:proofErr w:type="spellEnd"/>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proofErr w:type="spellStart"/>
            <w:r w:rsidRPr="0029495E">
              <w:rPr>
                <w:lang w:val="en-GB"/>
              </w:rPr>
              <w:t>Ime</w:t>
            </w:r>
            <w:proofErr w:type="spellEnd"/>
            <w:r w:rsidRPr="0029495E">
              <w:rPr>
                <w:lang w:val="en-GB"/>
              </w:rPr>
              <w:t xml:space="preserve"> </w:t>
            </w:r>
            <w:proofErr w:type="spellStart"/>
            <w:r w:rsidRPr="0029495E">
              <w:rPr>
                <w:lang w:val="en-GB"/>
              </w:rPr>
              <w:t>i</w:t>
            </w:r>
            <w:proofErr w:type="spellEnd"/>
            <w:r w:rsidRPr="0029495E">
              <w:rPr>
                <w:lang w:val="en-GB"/>
              </w:rPr>
              <w:t xml:space="preserve"> </w:t>
            </w:r>
            <w:proofErr w:type="spellStart"/>
            <w:r w:rsidRPr="0029495E">
              <w:rPr>
                <w:lang w:val="en-GB"/>
              </w:rPr>
              <w:t>prezime</w:t>
            </w:r>
            <w:proofErr w:type="spellEnd"/>
            <w:r w:rsidRPr="0029495E">
              <w:rPr>
                <w:lang w:val="en-GB"/>
              </w:rPr>
              <w:t xml:space="preserve"> / </w:t>
            </w:r>
            <w:proofErr w:type="spellStart"/>
            <w:r w:rsidRPr="0029495E">
              <w:rPr>
                <w:lang w:val="en-GB"/>
              </w:rPr>
              <w:t>tvrtka</w:t>
            </w:r>
            <w:proofErr w:type="spellEnd"/>
            <w:r w:rsidRPr="0029495E">
              <w:rPr>
                <w:lang w:val="en-GB"/>
              </w:rPr>
              <w:t xml:space="preserve">  </w:t>
            </w:r>
            <w:proofErr w:type="spellStart"/>
            <w:r w:rsidRPr="0029495E">
              <w:rPr>
                <w:lang w:val="en-GB"/>
              </w:rPr>
              <w:t>ili</w:t>
            </w:r>
            <w:proofErr w:type="spellEnd"/>
            <w:r w:rsidRPr="0029495E">
              <w:rPr>
                <w:lang w:val="en-GB"/>
              </w:rPr>
              <w:t xml:space="preserve"> </w:t>
            </w:r>
            <w:proofErr w:type="spellStart"/>
            <w:r w:rsidRPr="0029495E">
              <w:rPr>
                <w:lang w:val="en-GB"/>
              </w:rPr>
              <w:t>naziv</w:t>
            </w:r>
            <w:proofErr w:type="spellEnd"/>
            <w:r w:rsidRPr="0029495E">
              <w:rPr>
                <w:lang w:val="en-GB"/>
              </w:rPr>
              <w:t xml:space="preserve"> </w:t>
            </w:r>
            <w:proofErr w:type="spellStart"/>
            <w:r w:rsidRPr="0029495E">
              <w:rPr>
                <w:lang w:val="en-GB"/>
              </w:rPr>
              <w:t>vjerovnika</w:t>
            </w:r>
            <w:proofErr w:type="spellEnd"/>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sidRPr="0029495E">
              <w:rPr>
                <w:lang w:val="en-GB"/>
              </w:rPr>
              <w:t xml:space="preserve">OIB </w:t>
            </w:r>
            <w:proofErr w:type="spellStart"/>
            <w:r w:rsidRPr="0029495E">
              <w:rPr>
                <w:lang w:val="en-GB"/>
              </w:rPr>
              <w:t>vjerovnika</w:t>
            </w:r>
            <w:proofErr w:type="spellEnd"/>
            <w:r w:rsidRPr="0029495E">
              <w:rPr>
                <w:lang w:val="en-GB"/>
              </w:rPr>
              <w:t xml:space="preserve"> </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proofErr w:type="spellStart"/>
            <w:r w:rsidRPr="0029495E">
              <w:rPr>
                <w:lang w:val="en-GB"/>
              </w:rPr>
              <w:t>Adresa</w:t>
            </w:r>
            <w:proofErr w:type="spellEnd"/>
            <w:r w:rsidRPr="0029495E">
              <w:rPr>
                <w:lang w:val="en-GB"/>
              </w:rPr>
              <w:t xml:space="preserve"> / </w:t>
            </w:r>
            <w:proofErr w:type="spellStart"/>
            <w:r w:rsidRPr="0029495E">
              <w:rPr>
                <w:lang w:val="en-GB"/>
              </w:rPr>
              <w:t>sjedište</w:t>
            </w:r>
            <w:proofErr w:type="spellEnd"/>
            <w:r w:rsidRPr="0029495E">
              <w:rPr>
                <w:lang w:val="en-GB"/>
              </w:rPr>
              <w:t xml:space="preserve"> </w:t>
            </w:r>
            <w:proofErr w:type="spellStart"/>
            <w:r w:rsidRPr="0029495E">
              <w:rPr>
                <w:lang w:val="en-GB"/>
              </w:rPr>
              <w:t>vjerovnika</w:t>
            </w:r>
            <w:proofErr w:type="spellEnd"/>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color w:val="0000FF"/>
                <w:u w:val="single"/>
                <w:lang w:val="en-GB"/>
              </w:rPr>
            </w:pPr>
            <w:r w:rsidRPr="0029495E">
              <w:rPr>
                <w:color w:val="0000FF"/>
                <w:u w:val="single"/>
                <w:lang w:val="en-GB"/>
              </w:rPr>
              <w:footnoteReference w:customMarkFollows="1" w:id="1"/>
              <w:t xml:space="preserve">Iznos </w:t>
            </w:r>
            <w:proofErr w:type="spellStart"/>
            <w:r w:rsidRPr="0029495E">
              <w:rPr>
                <w:color w:val="0000FF"/>
                <w:u w:val="single"/>
                <w:lang w:val="en-GB"/>
              </w:rPr>
              <w:t>prijavljene</w:t>
            </w:r>
            <w:proofErr w:type="spellEnd"/>
            <w:r w:rsidRPr="0029495E">
              <w:rPr>
                <w:color w:val="0000FF"/>
                <w:u w:val="single"/>
                <w:lang w:val="en-GB"/>
              </w:rPr>
              <w:t xml:space="preserve"> </w:t>
            </w:r>
            <w:proofErr w:type="spellStart"/>
            <w:r w:rsidRPr="0029495E">
              <w:rPr>
                <w:color w:val="0000FF"/>
                <w:u w:val="single"/>
                <w:lang w:val="en-GB"/>
              </w:rPr>
              <w:t>tražbine</w:t>
            </w:r>
            <w:proofErr w:type="spellEnd"/>
            <w:r w:rsidRPr="0029495E">
              <w:rPr>
                <w:color w:val="0000FF"/>
                <w:u w:val="single"/>
                <w:lang w:val="en-GB"/>
              </w:rPr>
              <w:t xml:space="preserve"> (</w:t>
            </w:r>
            <w:proofErr w:type="spellStart"/>
            <w:r w:rsidRPr="0029495E">
              <w:rPr>
                <w:color w:val="0000FF"/>
                <w:u w:val="single"/>
                <w:lang w:val="en-GB"/>
              </w:rPr>
              <w:t>kn</w:t>
            </w:r>
            <w:proofErr w:type="spellEnd"/>
            <w:r w:rsidRPr="0029495E">
              <w:rPr>
                <w:color w:val="0000FF"/>
                <w:u w:val="single"/>
                <w:lang w:val="en-GB"/>
              </w:rPr>
              <w:t>)[1]</w:t>
            </w:r>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proofErr w:type="spellStart"/>
            <w:r w:rsidRPr="0029495E">
              <w:rPr>
                <w:lang w:val="en-GB"/>
              </w:rPr>
              <w:t>Pravna</w:t>
            </w:r>
            <w:proofErr w:type="spellEnd"/>
            <w:r w:rsidRPr="0029495E">
              <w:rPr>
                <w:lang w:val="en-GB"/>
              </w:rPr>
              <w:t xml:space="preserve"> </w:t>
            </w:r>
            <w:proofErr w:type="spellStart"/>
            <w:r w:rsidRPr="0029495E">
              <w:rPr>
                <w:lang w:val="en-GB"/>
              </w:rPr>
              <w:t>osnova</w:t>
            </w:r>
            <w:proofErr w:type="spellEnd"/>
            <w:r w:rsidRPr="0029495E">
              <w:rPr>
                <w:lang w:val="en-GB"/>
              </w:rPr>
              <w:t xml:space="preserve"> </w:t>
            </w:r>
            <w:proofErr w:type="spellStart"/>
            <w:r w:rsidRPr="0029495E">
              <w:rPr>
                <w:lang w:val="en-GB"/>
              </w:rPr>
              <w:t>prijavljene</w:t>
            </w:r>
            <w:proofErr w:type="spellEnd"/>
            <w:r w:rsidRPr="0029495E">
              <w:rPr>
                <w:lang w:val="en-GB"/>
              </w:rPr>
              <w:t xml:space="preserve"> </w:t>
            </w:r>
            <w:proofErr w:type="spellStart"/>
            <w:r w:rsidRPr="0029495E">
              <w:rPr>
                <w:lang w:val="en-GB"/>
              </w:rPr>
              <w:t>tražbine</w:t>
            </w:r>
            <w:proofErr w:type="spellEnd"/>
          </w:p>
        </w:tc>
        <w:tc>
          <w:tcPr>
            <w:tcW w:w="0" w:type="auto"/>
            <w:tcBorders>
              <w:top w:val="single" w:sz="8" w:space="0" w:color="auto"/>
              <w:left w:val="nil"/>
              <w:bottom w:val="nil"/>
              <w:right w:val="single" w:sz="8" w:space="0" w:color="auto"/>
            </w:tcBorders>
            <w:vAlign w:val="center"/>
            <w:hideMark/>
          </w:tcPr>
          <w:p w:rsidR="00614DD3" w:rsidRPr="0029495E" w:rsidRDefault="00614DD3" w:rsidP="00836B61">
            <w:pPr>
              <w:jc w:val="center"/>
              <w:rPr>
                <w:lang w:val="en-GB"/>
              </w:rPr>
            </w:pPr>
            <w:proofErr w:type="spellStart"/>
            <w:r w:rsidRPr="0029495E">
              <w:rPr>
                <w:lang w:val="en-GB"/>
              </w:rPr>
              <w:t>Iznos</w:t>
            </w:r>
            <w:proofErr w:type="spellEnd"/>
            <w:r w:rsidRPr="0029495E">
              <w:rPr>
                <w:lang w:val="en-GB"/>
              </w:rPr>
              <w:t xml:space="preserve"> </w:t>
            </w:r>
            <w:proofErr w:type="spellStart"/>
            <w:r w:rsidRPr="0029495E">
              <w:rPr>
                <w:lang w:val="en-GB"/>
              </w:rPr>
              <w:t>priznate</w:t>
            </w:r>
            <w:proofErr w:type="spellEnd"/>
            <w:r w:rsidRPr="0029495E">
              <w:rPr>
                <w:lang w:val="en-GB"/>
              </w:rPr>
              <w:t xml:space="preserve"> </w:t>
            </w:r>
            <w:proofErr w:type="spellStart"/>
            <w:r w:rsidRPr="0029495E">
              <w:rPr>
                <w:lang w:val="en-GB"/>
              </w:rPr>
              <w:t>tražbine</w:t>
            </w:r>
            <w:proofErr w:type="spellEnd"/>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proofErr w:type="spellStart"/>
            <w:r w:rsidRPr="0029495E">
              <w:rPr>
                <w:lang w:val="en-GB"/>
              </w:rPr>
              <w:t>Pravna</w:t>
            </w:r>
            <w:proofErr w:type="spellEnd"/>
            <w:r w:rsidRPr="0029495E">
              <w:rPr>
                <w:lang w:val="en-GB"/>
              </w:rPr>
              <w:t xml:space="preserve"> </w:t>
            </w:r>
            <w:proofErr w:type="spellStart"/>
            <w:r w:rsidRPr="0029495E">
              <w:rPr>
                <w:lang w:val="en-GB"/>
              </w:rPr>
              <w:t>osnova</w:t>
            </w:r>
            <w:proofErr w:type="spellEnd"/>
            <w:r w:rsidRPr="0029495E">
              <w:rPr>
                <w:lang w:val="en-GB"/>
              </w:rPr>
              <w:t xml:space="preserve"> </w:t>
            </w:r>
            <w:proofErr w:type="spellStart"/>
            <w:r w:rsidRPr="0029495E">
              <w:rPr>
                <w:lang w:val="en-GB"/>
              </w:rPr>
              <w:t>priznate</w:t>
            </w:r>
            <w:proofErr w:type="spellEnd"/>
            <w:r w:rsidRPr="0029495E">
              <w:rPr>
                <w:lang w:val="en-GB"/>
              </w:rPr>
              <w:t xml:space="preserve"> </w:t>
            </w:r>
            <w:proofErr w:type="spellStart"/>
            <w:r w:rsidRPr="0029495E">
              <w:rPr>
                <w:lang w:val="en-GB"/>
              </w:rPr>
              <w:t>tražbine</w:t>
            </w:r>
            <w:proofErr w:type="spellEnd"/>
          </w:p>
        </w:tc>
      </w:tr>
      <w:tr w:rsidR="00614DD3" w:rsidRPr="0029495E" w:rsidTr="00836B61">
        <w:trPr>
          <w:trHeight w:val="48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color w:val="0000FF"/>
                <w:u w:val="single"/>
                <w:lang w:val="en-GB"/>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tcBorders>
              <w:top w:val="nil"/>
              <w:left w:val="nil"/>
              <w:bottom w:val="single" w:sz="8" w:space="0" w:color="auto"/>
              <w:right w:val="single" w:sz="8" w:space="0" w:color="auto"/>
            </w:tcBorders>
            <w:vAlign w:val="center"/>
            <w:hideMark/>
          </w:tcPr>
          <w:p w:rsidR="00614DD3" w:rsidRPr="0029495E" w:rsidRDefault="00614DD3" w:rsidP="00836B61">
            <w:pPr>
              <w:jc w:val="center"/>
              <w:rPr>
                <w:lang w:val="en-GB"/>
              </w:rPr>
            </w:pPr>
            <w:r w:rsidRPr="0029495E">
              <w:rPr>
                <w:lang w:val="en-GB"/>
              </w:rPr>
              <w:t>(</w:t>
            </w:r>
            <w:proofErr w:type="spellStart"/>
            <w:r w:rsidRPr="0029495E">
              <w:rPr>
                <w:lang w:val="en-GB"/>
              </w:rPr>
              <w:t>kn</w:t>
            </w:r>
            <w:proofErr w:type="spellEnd"/>
            <w:r w:rsidRPr="0029495E">
              <w:rPr>
                <w:lang w:val="en-GB"/>
              </w:rPr>
              <w:t>)</w:t>
            </w: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r w:rsidR="00614DD3" w:rsidRPr="0029495E" w:rsidTr="00836B61">
        <w:trPr>
          <w:trHeight w:val="480"/>
        </w:trPr>
        <w:tc>
          <w:tcPr>
            <w:tcW w:w="0" w:type="auto"/>
            <w:tcBorders>
              <w:top w:val="nil"/>
              <w:left w:val="single" w:sz="8" w:space="0" w:color="auto"/>
              <w:bottom w:val="nil"/>
              <w:right w:val="single" w:sz="8" w:space="0" w:color="auto"/>
            </w:tcBorders>
            <w:vAlign w:val="center"/>
            <w:hideMark/>
          </w:tcPr>
          <w:p w:rsidR="00614DD3" w:rsidRPr="0029495E" w:rsidRDefault="00614DD3" w:rsidP="00836B61">
            <w:pPr>
              <w:jc w:val="center"/>
              <w:rPr>
                <w:lang w:val="en-GB"/>
              </w:rPr>
            </w:pPr>
            <w:r w:rsidRPr="0029495E">
              <w:rPr>
                <w:lang w:val="en-GB"/>
              </w:rPr>
              <w:t>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 xml:space="preserve">GRAD DUGO SELO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Pr>
                <w:lang w:val="en-GB"/>
              </w:rPr>
              <w:t>25432879214</w:t>
            </w:r>
            <w:r w:rsidRPr="0029495E">
              <w:rPr>
                <w:lang w:val="en-GB"/>
              </w:rPr>
              <w:t>3</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roofErr w:type="spellStart"/>
            <w:r>
              <w:rPr>
                <w:lang w:val="en-GB"/>
              </w:rPr>
              <w:t>Ul.J</w:t>
            </w:r>
            <w:r w:rsidRPr="0029495E">
              <w:rPr>
                <w:lang w:val="en-GB"/>
              </w:rPr>
              <w:t>.</w:t>
            </w:r>
            <w:r>
              <w:rPr>
                <w:lang w:val="en-GB"/>
              </w:rPr>
              <w:t>Zorića</w:t>
            </w:r>
            <w:proofErr w:type="spellEnd"/>
            <w:r>
              <w:rPr>
                <w:lang w:val="en-GB"/>
              </w:rPr>
              <w:t xml:space="preserve"> 1., </w:t>
            </w:r>
            <w:proofErr w:type="spellStart"/>
            <w:r>
              <w:rPr>
                <w:lang w:val="en-GB"/>
              </w:rPr>
              <w:t>Dugo</w:t>
            </w:r>
            <w:proofErr w:type="spellEnd"/>
            <w:r>
              <w:rPr>
                <w:lang w:val="en-GB"/>
              </w:rPr>
              <w:t xml:space="preserve"> </w:t>
            </w:r>
            <w:proofErr w:type="spellStart"/>
            <w:r>
              <w:rPr>
                <w:lang w:val="en-GB"/>
              </w:rPr>
              <w:t>Selo</w:t>
            </w:r>
            <w:proofErr w:type="spellEnd"/>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Pr>
                <w:lang w:val="en-GB"/>
              </w:rPr>
              <w:t xml:space="preserve">1.824.768,95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roofErr w:type="spellStart"/>
            <w:r>
              <w:rPr>
                <w:lang w:val="en-GB"/>
              </w:rPr>
              <w:t>Rješenje</w:t>
            </w:r>
            <w:proofErr w:type="spellEnd"/>
            <w:r>
              <w:rPr>
                <w:lang w:val="en-GB"/>
              </w:rPr>
              <w:t xml:space="preserve">, </w:t>
            </w:r>
            <w:proofErr w:type="spellStart"/>
            <w:r>
              <w:rPr>
                <w:lang w:val="en-GB"/>
              </w:rPr>
              <w:t>Klasa</w:t>
            </w:r>
            <w:proofErr w:type="spellEnd"/>
            <w:r>
              <w:rPr>
                <w:lang w:val="en-GB"/>
              </w:rPr>
              <w:t xml:space="preserve"> :363-02/09-02/68</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sidRPr="0029495E">
              <w:rPr>
                <w:lang w:val="en-GB"/>
              </w:rPr>
              <w:t>1.824.768,95</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roofErr w:type="spellStart"/>
            <w:r w:rsidRPr="0029495E">
              <w:rPr>
                <w:lang w:val="en-GB"/>
              </w:rPr>
              <w:t>Rješenje</w:t>
            </w:r>
            <w:proofErr w:type="spellEnd"/>
            <w:r w:rsidRPr="0029495E">
              <w:rPr>
                <w:lang w:val="en-GB"/>
              </w:rPr>
              <w:t xml:space="preserve">, </w:t>
            </w:r>
            <w:proofErr w:type="spellStart"/>
            <w:r w:rsidRPr="0029495E">
              <w:rPr>
                <w:lang w:val="en-GB"/>
              </w:rPr>
              <w:t>Klasa</w:t>
            </w:r>
            <w:proofErr w:type="spellEnd"/>
            <w:r w:rsidRPr="0029495E">
              <w:rPr>
                <w:lang w:val="en-GB"/>
              </w:rPr>
              <w:t xml:space="preserve"> :363-02/09-02/68</w:t>
            </w:r>
          </w:p>
        </w:tc>
      </w:tr>
      <w:tr w:rsidR="00614DD3" w:rsidRPr="0029495E" w:rsidTr="00836B61">
        <w:trPr>
          <w:trHeight w:val="480"/>
        </w:trPr>
        <w:tc>
          <w:tcPr>
            <w:tcW w:w="0" w:type="auto"/>
            <w:tcBorders>
              <w:top w:val="nil"/>
              <w:left w:val="single" w:sz="8" w:space="0" w:color="auto"/>
              <w:bottom w:val="single" w:sz="8" w:space="0" w:color="auto"/>
              <w:right w:val="single" w:sz="8" w:space="0" w:color="auto"/>
            </w:tcBorders>
            <w:vAlign w:val="center"/>
            <w:hideMark/>
          </w:tcPr>
          <w:p w:rsidR="00614DD3" w:rsidRPr="0029495E" w:rsidRDefault="00614DD3" w:rsidP="00836B61">
            <w:pPr>
              <w:jc w:val="center"/>
              <w:rPr>
                <w:lang w:val="en-GB"/>
              </w:rPr>
            </w:pPr>
            <w:r w:rsidRPr="0029495E">
              <w:rPr>
                <w:lang w:val="en-GB"/>
              </w:rPr>
              <w:t>1</w:t>
            </w: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r w:rsidR="00614DD3" w:rsidRPr="0029495E" w:rsidTr="00836B61">
        <w:trPr>
          <w:trHeight w:val="480"/>
        </w:trPr>
        <w:tc>
          <w:tcPr>
            <w:tcW w:w="0" w:type="auto"/>
            <w:vMerge w:val="restart"/>
            <w:tcBorders>
              <w:top w:val="nil"/>
              <w:left w:val="single" w:sz="8" w:space="0" w:color="auto"/>
              <w:bottom w:val="single" w:sz="8" w:space="0" w:color="000000"/>
              <w:right w:val="single" w:sz="8" w:space="0" w:color="auto"/>
            </w:tcBorders>
            <w:vAlign w:val="center"/>
            <w:hideMark/>
          </w:tcPr>
          <w:p w:rsidR="00614DD3" w:rsidRDefault="00614DD3" w:rsidP="00836B61">
            <w:pPr>
              <w:jc w:val="center"/>
              <w:rPr>
                <w:lang w:val="en-GB"/>
              </w:rPr>
            </w:pPr>
            <w:r w:rsidRPr="0029495E">
              <w:rPr>
                <w:lang w:val="en-GB"/>
              </w:rPr>
              <w:t>2</w:t>
            </w:r>
          </w:p>
          <w:p w:rsidR="00614DD3" w:rsidRDefault="00614DD3" w:rsidP="00836B61">
            <w:pPr>
              <w:jc w:val="center"/>
              <w:rPr>
                <w:lang w:val="en-GB"/>
              </w:rPr>
            </w:pPr>
          </w:p>
          <w:p w:rsidR="00614DD3" w:rsidRPr="0029495E" w:rsidRDefault="00614DD3" w:rsidP="00836B61">
            <w:pPr>
              <w:jc w:val="center"/>
              <w:rPr>
                <w:lang w:val="en-GB"/>
              </w:rPr>
            </w:pP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r>
              <w:rPr>
                <w:lang w:val="en-GB"/>
              </w:rPr>
              <w:t xml:space="preserve">SUVLASNICI STAMBENE ZGRADE HRVATSKOG PREPORODA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Pr>
                <w:lang w:val="en-GB"/>
              </w:rPr>
              <w:t>79273112873</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roofErr w:type="spellStart"/>
            <w:r>
              <w:rPr>
                <w:lang w:val="en-GB"/>
              </w:rPr>
              <w:t>Dobrodolska</w:t>
            </w:r>
            <w:proofErr w:type="spellEnd"/>
            <w:r>
              <w:rPr>
                <w:lang w:val="en-GB"/>
              </w:rPr>
              <w:t xml:space="preserve"> 13 a,</w:t>
            </w:r>
            <w:r w:rsidRPr="0029495E">
              <w:rPr>
                <w:lang w:val="en-GB"/>
              </w:rPr>
              <w:t xml:space="preserve"> Zagreb</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center"/>
              <w:rPr>
                <w:lang w:val="en-GB"/>
              </w:rPr>
            </w:pPr>
            <w:r>
              <w:rPr>
                <w:lang w:val="en-GB"/>
              </w:rPr>
              <w:t>26.684,71</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roofErr w:type="spellStart"/>
            <w:r>
              <w:rPr>
                <w:lang w:val="en-GB"/>
              </w:rPr>
              <w:t>Rješenje</w:t>
            </w:r>
            <w:proofErr w:type="spellEnd"/>
            <w:r>
              <w:rPr>
                <w:lang w:val="en-GB"/>
              </w:rPr>
              <w:t xml:space="preserve"> o </w:t>
            </w:r>
            <w:proofErr w:type="spellStart"/>
            <w:r>
              <w:rPr>
                <w:lang w:val="en-GB"/>
              </w:rPr>
              <w:t>ovrsi</w:t>
            </w:r>
            <w:proofErr w:type="spellEnd"/>
            <w:r w:rsidRPr="0029495E">
              <w:rPr>
                <w:lang w:val="en-GB"/>
              </w:rPr>
              <w:t xml:space="preserve"> </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jc w:val="right"/>
              <w:rPr>
                <w:lang w:val="en-GB"/>
              </w:rPr>
            </w:pPr>
            <w:r w:rsidRPr="00EF5835">
              <w:rPr>
                <w:lang w:val="en-GB"/>
              </w:rPr>
              <w:t>26.684,71</w:t>
            </w:r>
          </w:p>
        </w:tc>
        <w:tc>
          <w:tcPr>
            <w:tcW w:w="0" w:type="auto"/>
            <w:vMerge w:val="restart"/>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roofErr w:type="spellStart"/>
            <w:r>
              <w:rPr>
                <w:lang w:val="en-GB"/>
              </w:rPr>
              <w:t>Rješenje</w:t>
            </w:r>
            <w:proofErr w:type="spellEnd"/>
            <w:r>
              <w:rPr>
                <w:lang w:val="en-GB"/>
              </w:rPr>
              <w:t xml:space="preserve"> o </w:t>
            </w:r>
            <w:proofErr w:type="spellStart"/>
            <w:r>
              <w:rPr>
                <w:lang w:val="en-GB"/>
              </w:rPr>
              <w:t>ovrsi</w:t>
            </w:r>
            <w:proofErr w:type="spellEnd"/>
          </w:p>
        </w:tc>
      </w:tr>
      <w:tr w:rsidR="00614DD3" w:rsidRPr="0029495E" w:rsidTr="00836B61">
        <w:trPr>
          <w:trHeight w:val="480"/>
        </w:trPr>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r w:rsidR="00614DD3" w:rsidRPr="0029495E" w:rsidTr="00836B61">
        <w:trPr>
          <w:trHeight w:val="480"/>
        </w:trPr>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c>
          <w:tcPr>
            <w:tcW w:w="0" w:type="auto"/>
            <w:vMerge/>
            <w:tcBorders>
              <w:top w:val="nil"/>
              <w:left w:val="single" w:sz="8" w:space="0" w:color="auto"/>
              <w:bottom w:val="single" w:sz="8" w:space="0" w:color="000000"/>
              <w:right w:val="single" w:sz="8" w:space="0" w:color="auto"/>
            </w:tcBorders>
            <w:vAlign w:val="center"/>
            <w:hideMark/>
          </w:tcPr>
          <w:p w:rsidR="00614DD3" w:rsidRPr="0029495E" w:rsidRDefault="00614DD3" w:rsidP="00836B61">
            <w:pPr>
              <w:rPr>
                <w:lang w:val="en-GB"/>
              </w:rPr>
            </w:pPr>
          </w:p>
        </w:tc>
      </w:tr>
    </w:tbl>
    <w:p w:rsidR="00614DD3" w:rsidRDefault="00614DD3" w:rsidP="00614DD3">
      <w:pPr>
        <w:rPr>
          <w:b/>
          <w:bCs/>
        </w:rPr>
      </w:pPr>
    </w:p>
    <w:p w:rsidR="00614DD3" w:rsidRDefault="00614DD3" w:rsidP="00614DD3">
      <w:pPr>
        <w:rPr>
          <w:b/>
          <w:bCs/>
        </w:rPr>
      </w:pPr>
      <w:r>
        <w:rPr>
          <w:b/>
          <w:bCs/>
        </w:rPr>
        <w:t xml:space="preserve">Ukupno je prijavljeno , obrađeno i </w:t>
      </w:r>
      <w:proofErr w:type="spellStart"/>
      <w:r>
        <w:rPr>
          <w:b/>
          <w:bCs/>
        </w:rPr>
        <w:t>praznato</w:t>
      </w:r>
      <w:proofErr w:type="spellEnd"/>
      <w:r>
        <w:rPr>
          <w:b/>
          <w:bCs/>
        </w:rPr>
        <w:t xml:space="preserve"> 2.tražbine II višeg isplatnog reda u iznosu od </w:t>
      </w:r>
      <w:r w:rsidRPr="0085033D">
        <w:rPr>
          <w:b/>
          <w:bCs/>
        </w:rPr>
        <w:t>1,851,453.66</w:t>
      </w:r>
      <w:r>
        <w:rPr>
          <w:b/>
          <w:bCs/>
        </w:rPr>
        <w:t>kn.</w:t>
      </w:r>
    </w:p>
    <w:p w:rsidR="00614DD3" w:rsidRDefault="00614DD3" w:rsidP="00614DD3">
      <w:pPr>
        <w:rPr>
          <w:b/>
          <w:bCs/>
        </w:rPr>
      </w:pPr>
    </w:p>
    <w:p w:rsidR="00614DD3" w:rsidRPr="00CF5ACD" w:rsidRDefault="00614DD3" w:rsidP="00FA630B">
      <w:pPr>
        <w:rPr>
          <w:lang w:eastAsia="en-US"/>
        </w:rPr>
      </w:pPr>
    </w:p>
    <w:p w:rsidR="00055AB9" w:rsidRDefault="00055AB9" w:rsidP="003F5DB7">
      <w:pPr>
        <w:rPr>
          <w:lang w:eastAsia="en-US"/>
        </w:rPr>
      </w:pPr>
    </w:p>
    <w:p w:rsidR="00614DD3" w:rsidRDefault="00614DD3" w:rsidP="003F5DB7">
      <w:pPr>
        <w:rPr>
          <w:lang w:eastAsia="en-US"/>
        </w:rPr>
      </w:pPr>
    </w:p>
    <w:p w:rsidR="00614DD3" w:rsidRDefault="00614DD3" w:rsidP="003F5DB7">
      <w:pPr>
        <w:rPr>
          <w:lang w:eastAsia="en-US"/>
        </w:rPr>
      </w:pPr>
    </w:p>
    <w:p w:rsidR="00614DD3" w:rsidRDefault="00614DD3" w:rsidP="003F5DB7">
      <w:pPr>
        <w:rPr>
          <w:lang w:eastAsia="en-US"/>
        </w:rPr>
      </w:pPr>
    </w:p>
    <w:p w:rsidR="00614DD3" w:rsidRPr="00CF5ACD" w:rsidRDefault="00614DD3" w:rsidP="003F5DB7">
      <w:pPr>
        <w:rPr>
          <w:lang w:eastAsia="en-US"/>
        </w:rPr>
      </w:pPr>
    </w:p>
    <w:p w:rsidR="00055AB9" w:rsidRPr="00CF5ACD" w:rsidRDefault="00055AB9" w:rsidP="003F5DB7">
      <w:pPr>
        <w:rPr>
          <w:lang w:eastAsia="en-US"/>
        </w:rPr>
      </w:pPr>
    </w:p>
    <w:p w:rsidR="00055AB9" w:rsidRPr="00CF5ACD" w:rsidRDefault="00055AB9" w:rsidP="003F5DB7">
      <w:pPr>
        <w:rPr>
          <w:lang w:eastAsia="en-US"/>
        </w:rPr>
      </w:pPr>
    </w:p>
    <w:p w:rsidR="00055AB9" w:rsidRPr="00CF5ACD" w:rsidRDefault="00055AB9" w:rsidP="003F5DB7">
      <w:pPr>
        <w:rPr>
          <w:lang w:eastAsia="en-US"/>
        </w:rPr>
      </w:pPr>
    </w:p>
    <w:p w:rsidR="008604D0" w:rsidRPr="00CF5ACD" w:rsidRDefault="008604D0" w:rsidP="003F5DB7">
      <w:pPr>
        <w:rPr>
          <w:lang w:eastAsia="en-US"/>
        </w:rPr>
      </w:pPr>
    </w:p>
    <w:p w:rsidR="008604D0" w:rsidRPr="00CF5ACD" w:rsidRDefault="008604D0" w:rsidP="008604D0">
      <w:pPr>
        <w:rPr>
          <w:b/>
          <w:lang w:eastAsia="en-US"/>
        </w:rPr>
      </w:pPr>
      <w:r w:rsidRPr="00CF5ACD">
        <w:rPr>
          <w:b/>
          <w:lang w:eastAsia="en-US"/>
        </w:rPr>
        <w:t xml:space="preserve">PREGLED PLANIRANIH TROŠKOVA </w:t>
      </w:r>
      <w:r w:rsidRPr="00CF5ACD">
        <w:rPr>
          <w:b/>
          <w:lang w:eastAsia="en-US"/>
        </w:rPr>
        <w:tab/>
      </w:r>
      <w:r w:rsidRPr="00CF5ACD">
        <w:rPr>
          <w:b/>
          <w:lang w:eastAsia="en-US"/>
        </w:rPr>
        <w:tab/>
      </w:r>
    </w:p>
    <w:p w:rsidR="008604D0" w:rsidRPr="00CF5ACD" w:rsidRDefault="008604D0" w:rsidP="008604D0">
      <w:pPr>
        <w:rPr>
          <w:lang w:eastAsia="en-US"/>
        </w:rPr>
      </w:pPr>
      <w:r w:rsidRPr="00CF5ACD">
        <w:rPr>
          <w:lang w:eastAsia="en-US"/>
        </w:rPr>
        <w:tab/>
      </w:r>
      <w:r w:rsidRPr="00CF5ACD">
        <w:rPr>
          <w:lang w:eastAsia="en-US"/>
        </w:rPr>
        <w:tab/>
      </w:r>
    </w:p>
    <w:p w:rsidR="008604D0" w:rsidRPr="00CF5ACD" w:rsidRDefault="008604D0" w:rsidP="008604D0">
      <w:pPr>
        <w:rPr>
          <w:lang w:eastAsia="en-US"/>
        </w:rPr>
      </w:pPr>
      <w:r w:rsidRPr="00CF5ACD">
        <w:rPr>
          <w:lang w:eastAsia="en-US"/>
        </w:rPr>
        <w:tab/>
      </w:r>
      <w:r w:rsidRPr="00CF5ACD">
        <w:rPr>
          <w:lang w:eastAsia="en-US"/>
        </w:rPr>
        <w:tab/>
      </w:r>
    </w:p>
    <w:p w:rsidR="008604D0" w:rsidRPr="00CF5ACD" w:rsidRDefault="008604D0" w:rsidP="008604D0">
      <w:pPr>
        <w:rPr>
          <w:lang w:eastAsia="en-US"/>
        </w:rPr>
      </w:pPr>
    </w:p>
    <w:tbl>
      <w:tblPr>
        <w:tblW w:w="5000" w:type="pct"/>
        <w:tblLook w:val="04A0" w:firstRow="1" w:lastRow="0" w:firstColumn="1" w:lastColumn="0" w:noHBand="0" w:noVBand="1"/>
      </w:tblPr>
      <w:tblGrid>
        <w:gridCol w:w="8622"/>
        <w:gridCol w:w="222"/>
        <w:gridCol w:w="222"/>
        <w:gridCol w:w="222"/>
      </w:tblGrid>
      <w:tr w:rsidR="008604D0" w:rsidRPr="00CF5ACD" w:rsidTr="00055AB9">
        <w:trPr>
          <w:trHeight w:val="255"/>
        </w:trPr>
        <w:tc>
          <w:tcPr>
            <w:tcW w:w="4641" w:type="pct"/>
            <w:tcBorders>
              <w:top w:val="nil"/>
              <w:left w:val="nil"/>
              <w:bottom w:val="nil"/>
              <w:right w:val="nil"/>
            </w:tcBorders>
            <w:shd w:val="clear" w:color="auto" w:fill="auto"/>
            <w:noWrap/>
            <w:vAlign w:val="bottom"/>
          </w:tcPr>
          <w:tbl>
            <w:tblPr>
              <w:tblW w:w="9060" w:type="dxa"/>
              <w:tblLook w:val="04A0" w:firstRow="1" w:lastRow="0" w:firstColumn="1" w:lastColumn="0" w:noHBand="0" w:noVBand="1"/>
            </w:tblPr>
            <w:tblGrid>
              <w:gridCol w:w="3606"/>
              <w:gridCol w:w="1600"/>
              <w:gridCol w:w="1600"/>
              <w:gridCol w:w="1600"/>
            </w:tblGrid>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PREGLED PLANIRANIH TROŠKOVA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1 mjesec</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3 mjeseca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12 mjeseci </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TROŠKOVI</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IZNOS</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IZNOS</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IZNOS</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CF5ACD" w:rsidRDefault="008604D0" w:rsidP="008604D0">
                  <w:pPr>
                    <w:rPr>
                      <w:sz w:val="20"/>
                      <w:szCs w:val="20"/>
                    </w:rPr>
                  </w:pP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Trošak platnog prometa-Banka i Fina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600,00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2.400,00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Knjigovodstveni servis</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4.500,00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18.000,00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Trošak pošte i javnih biljega</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330,00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1.000,00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4.000,00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Trošak odvjetnika</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2.000,00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6.000,00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24.000,00 kn</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Trošak ureda stečajnog upravitelja </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4.500,00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18.000,00 kn</w:t>
                  </w:r>
                </w:p>
              </w:tc>
            </w:tr>
            <w:tr w:rsidR="008604D0" w:rsidRPr="00CF5ACD" w:rsidTr="008604D0">
              <w:trPr>
                <w:trHeight w:val="300"/>
              </w:trPr>
              <w:tc>
                <w:tcPr>
                  <w:tcW w:w="9060" w:type="dxa"/>
                  <w:gridSpan w:val="4"/>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 xml:space="preserve"> ( obilazak terena- trošak korištenja osobnog vozila u poslovne svrhe, trošak parkinga I uredski materijal )</w:t>
                  </w:r>
                </w:p>
              </w:tc>
            </w:tr>
            <w:tr w:rsidR="008604D0" w:rsidRPr="00CF5ACD" w:rsidTr="008604D0">
              <w:trPr>
                <w:trHeight w:val="300"/>
              </w:trPr>
              <w:tc>
                <w:tcPr>
                  <w:tcW w:w="3900" w:type="dxa"/>
                  <w:tcBorders>
                    <w:top w:val="nil"/>
                    <w:left w:val="nil"/>
                    <w:bottom w:val="nil"/>
                    <w:right w:val="nil"/>
                  </w:tcBorders>
                  <w:shd w:val="clear" w:color="auto" w:fill="auto"/>
                  <w:noWrap/>
                  <w:vAlign w:val="bottom"/>
                  <w:hideMark/>
                </w:tcPr>
                <w:p w:rsidR="008604D0" w:rsidRPr="00CF5ACD" w:rsidRDefault="008604D0" w:rsidP="008604D0">
                  <w:pPr>
                    <w:rPr>
                      <w:color w:val="000000"/>
                      <w:sz w:val="22"/>
                      <w:szCs w:val="22"/>
                    </w:rPr>
                  </w:pPr>
                  <w:r w:rsidRPr="00CF5ACD">
                    <w:rPr>
                      <w:color w:val="000000"/>
                      <w:sz w:val="22"/>
                      <w:szCs w:val="22"/>
                    </w:rPr>
                    <w:t>UKUPNO</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5.530,00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16.600,00 kn</w:t>
                  </w:r>
                </w:p>
              </w:tc>
              <w:tc>
                <w:tcPr>
                  <w:tcW w:w="1720" w:type="dxa"/>
                  <w:tcBorders>
                    <w:top w:val="nil"/>
                    <w:left w:val="nil"/>
                    <w:bottom w:val="nil"/>
                    <w:right w:val="nil"/>
                  </w:tcBorders>
                  <w:shd w:val="clear" w:color="auto" w:fill="auto"/>
                  <w:noWrap/>
                  <w:vAlign w:val="bottom"/>
                  <w:hideMark/>
                </w:tcPr>
                <w:p w:rsidR="008604D0" w:rsidRPr="00CF5ACD" w:rsidRDefault="008604D0" w:rsidP="008604D0">
                  <w:pPr>
                    <w:jc w:val="right"/>
                    <w:rPr>
                      <w:color w:val="000000"/>
                      <w:sz w:val="22"/>
                      <w:szCs w:val="22"/>
                    </w:rPr>
                  </w:pPr>
                  <w:r w:rsidRPr="00CF5ACD">
                    <w:rPr>
                      <w:color w:val="000000"/>
                      <w:sz w:val="22"/>
                      <w:szCs w:val="22"/>
                    </w:rPr>
                    <w:t>66.400,00 kn</w:t>
                  </w:r>
                </w:p>
              </w:tc>
            </w:tr>
          </w:tbl>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r w:rsidR="008604D0" w:rsidRPr="00CF5ACD" w:rsidTr="00055AB9">
        <w:trPr>
          <w:trHeight w:val="255"/>
        </w:trPr>
        <w:tc>
          <w:tcPr>
            <w:tcW w:w="4641"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CF5ACD" w:rsidRDefault="008604D0" w:rsidP="008604D0">
            <w:pPr>
              <w:rPr>
                <w:sz w:val="20"/>
                <w:szCs w:val="20"/>
              </w:rPr>
            </w:pPr>
          </w:p>
        </w:tc>
      </w:tr>
    </w:tbl>
    <w:p w:rsidR="00CF0A9B" w:rsidRPr="00CF5ACD" w:rsidRDefault="00CF0A9B" w:rsidP="008C00DB">
      <w:pPr>
        <w:rPr>
          <w:lang w:val="pl-PL"/>
        </w:rPr>
      </w:pPr>
    </w:p>
    <w:p w:rsidR="00255CFC" w:rsidRPr="00CF5ACD" w:rsidRDefault="00255CFC" w:rsidP="008C00DB">
      <w:pPr>
        <w:rPr>
          <w:lang w:val="pl-PL"/>
        </w:rPr>
      </w:pPr>
    </w:p>
    <w:p w:rsidR="008C00DB" w:rsidRPr="00CF5ACD" w:rsidRDefault="008C00DB" w:rsidP="008C00DB">
      <w:pPr>
        <w:rPr>
          <w:b/>
          <w:lang w:val="pl-PL"/>
        </w:rPr>
      </w:pPr>
      <w:r w:rsidRPr="00CF5ACD">
        <w:rPr>
          <w:b/>
          <w:lang w:val="pl-PL"/>
        </w:rPr>
        <w:t>III. RADNJE KOJE ĆE SE PODUZETI U NAREDNOM RAZDOBLJU</w:t>
      </w:r>
    </w:p>
    <w:p w:rsidR="008C00DB" w:rsidRPr="00CF5ACD" w:rsidRDefault="008C00DB" w:rsidP="00255CFC">
      <w:pPr>
        <w:pBdr>
          <w:top w:val="single" w:sz="4" w:space="1" w:color="auto"/>
          <w:left w:val="single" w:sz="4" w:space="4" w:color="auto"/>
          <w:bottom w:val="single" w:sz="4" w:space="1" w:color="auto"/>
          <w:right w:val="single" w:sz="4" w:space="4" w:color="auto"/>
        </w:pBdr>
        <w:jc w:val="both"/>
        <w:rPr>
          <w:lang w:val="pl-PL"/>
        </w:rPr>
      </w:pPr>
      <w:r w:rsidRPr="00CF5ACD">
        <w:rPr>
          <w:lang w:val="pl-PL"/>
        </w:rPr>
        <w:t>Naznačiti radnje koje će se poduze</w:t>
      </w:r>
      <w:r w:rsidR="00255CFC" w:rsidRPr="00CF5ACD">
        <w:rPr>
          <w:lang w:val="pl-PL"/>
        </w:rPr>
        <w:t>ti u naredom razdoblju od 31.12.2015. do 31.0</w:t>
      </w:r>
      <w:r w:rsidR="00B14E5E">
        <w:rPr>
          <w:lang w:val="pl-PL"/>
        </w:rPr>
        <w:t>6</w:t>
      </w:r>
      <w:r w:rsidR="00255CFC" w:rsidRPr="00CF5ACD">
        <w:rPr>
          <w:lang w:val="pl-PL"/>
        </w:rPr>
        <w:t>.2016.</w:t>
      </w:r>
    </w:p>
    <w:p w:rsidR="008C00DB" w:rsidRPr="00CF5ACD" w:rsidRDefault="008C00DB" w:rsidP="00255CFC">
      <w:pPr>
        <w:pBdr>
          <w:top w:val="single" w:sz="4" w:space="1" w:color="auto"/>
          <w:left w:val="single" w:sz="4" w:space="4" w:color="auto"/>
          <w:bottom w:val="single" w:sz="4" w:space="1" w:color="auto"/>
          <w:right w:val="single" w:sz="4" w:space="4" w:color="auto"/>
        </w:pBdr>
        <w:jc w:val="both"/>
        <w:rPr>
          <w:lang w:val="pl-PL"/>
        </w:rPr>
      </w:pPr>
      <w:r w:rsidRPr="00CF5ACD">
        <w:rPr>
          <w:lang w:val="pl-PL"/>
        </w:rPr>
        <w:t>Ako stečajni upravitelj izvješće podnosi radi donošenja odluka pojedinog tijela stečajnoga postupka, izvješće sadrži i prijedlog odluka.</w:t>
      </w:r>
    </w:p>
    <w:p w:rsidR="008C00DB" w:rsidRPr="00CF5ACD" w:rsidRDefault="008C00DB" w:rsidP="008604D0">
      <w:pPr>
        <w:rPr>
          <w:lang w:val="pl-PL"/>
        </w:rPr>
      </w:pPr>
    </w:p>
    <w:p w:rsidR="008604D0" w:rsidRPr="00CF5ACD" w:rsidRDefault="008604D0" w:rsidP="008604D0">
      <w:pPr>
        <w:rPr>
          <w:lang w:val="pl-PL"/>
        </w:rPr>
      </w:pPr>
      <w:r w:rsidRPr="00CF5ACD">
        <w:rPr>
          <w:lang w:val="pl-PL"/>
        </w:rPr>
        <w:t>Nastavak stečajnog postupka.</w:t>
      </w:r>
    </w:p>
    <w:p w:rsidR="008604D0" w:rsidRPr="00CF5ACD" w:rsidRDefault="008604D0" w:rsidP="008604D0">
      <w:pPr>
        <w:rPr>
          <w:lang w:val="pl-PL"/>
        </w:rPr>
      </w:pPr>
    </w:p>
    <w:p w:rsidR="008C00DB" w:rsidRPr="00CF5ACD" w:rsidRDefault="008C00DB" w:rsidP="008C00DB">
      <w:pPr>
        <w:rPr>
          <w:lang w:val="pl-PL"/>
        </w:rPr>
      </w:pPr>
      <w:r w:rsidRPr="00CF5ACD">
        <w:rPr>
          <w:lang w:val="pl-PL"/>
        </w:rPr>
        <w:t xml:space="preserve">Mjesto i datum </w:t>
      </w:r>
      <w:r w:rsidRPr="00CF5ACD">
        <w:rPr>
          <w:lang w:val="pl-PL"/>
        </w:rPr>
        <w:tab/>
      </w:r>
      <w:r w:rsidRPr="00CF5ACD">
        <w:rPr>
          <w:lang w:val="pl-PL"/>
        </w:rPr>
        <w:tab/>
      </w:r>
      <w:r w:rsidRPr="00CF5ACD">
        <w:rPr>
          <w:lang w:val="pl-PL"/>
        </w:rPr>
        <w:tab/>
      </w:r>
      <w:r w:rsidRPr="00CF5ACD">
        <w:rPr>
          <w:lang w:val="pl-PL"/>
        </w:rPr>
        <w:tab/>
      </w:r>
      <w:r w:rsidRPr="00CF5ACD">
        <w:rPr>
          <w:lang w:val="pl-PL"/>
        </w:rPr>
        <w:tab/>
      </w:r>
      <w:r w:rsidRPr="00CF5ACD">
        <w:rPr>
          <w:lang w:val="pl-PL"/>
        </w:rPr>
        <w:tab/>
        <w:t>Stečajni upravitelj</w:t>
      </w:r>
    </w:p>
    <w:p w:rsidR="008C00DB" w:rsidRPr="00CF5ACD" w:rsidRDefault="00962671" w:rsidP="00962671">
      <w:pPr>
        <w:rPr>
          <w:lang w:val="pl-PL"/>
        </w:rPr>
      </w:pPr>
      <w:r w:rsidRPr="00CF5ACD">
        <w:rPr>
          <w:lang w:val="pl-PL"/>
        </w:rPr>
        <w:t xml:space="preserve">Zagreb , </w:t>
      </w:r>
      <w:r w:rsidR="004E33F6">
        <w:rPr>
          <w:lang w:val="pl-PL"/>
        </w:rPr>
        <w:t>13</w:t>
      </w:r>
      <w:r w:rsidRPr="00CF5ACD">
        <w:rPr>
          <w:lang w:val="pl-PL"/>
        </w:rPr>
        <w:t>.0</w:t>
      </w:r>
      <w:r w:rsidR="004E33F6">
        <w:rPr>
          <w:lang w:val="pl-PL"/>
        </w:rPr>
        <w:t>6</w:t>
      </w:r>
      <w:r w:rsidRPr="00CF5ACD">
        <w:rPr>
          <w:lang w:val="pl-PL"/>
        </w:rPr>
        <w:t>.2016.godine</w:t>
      </w:r>
      <w:r w:rsidR="008C00DB" w:rsidRPr="00CF5ACD">
        <w:rPr>
          <w:lang w:val="pl-PL"/>
        </w:rPr>
        <w:tab/>
      </w:r>
      <w:r w:rsidR="008C00DB" w:rsidRPr="00CF5ACD">
        <w:rPr>
          <w:lang w:val="pl-PL"/>
        </w:rPr>
        <w:tab/>
      </w:r>
      <w:r w:rsidR="008C00DB" w:rsidRPr="00CF5ACD">
        <w:rPr>
          <w:lang w:val="pl-PL"/>
        </w:rPr>
        <w:tab/>
      </w:r>
      <w:r w:rsidR="008C00DB" w:rsidRPr="00CF5ACD">
        <w:rPr>
          <w:lang w:val="pl-PL"/>
        </w:rPr>
        <w:tab/>
      </w:r>
      <w:r w:rsidRPr="00CF5ACD">
        <w:rPr>
          <w:lang w:val="pl-PL"/>
        </w:rPr>
        <w:t xml:space="preserve">            Mirjana Zuzija</w:t>
      </w:r>
    </w:p>
    <w:p w:rsidR="008C00DB" w:rsidRDefault="008C00DB"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p w:rsidR="00B14E5E" w:rsidRDefault="00B14E5E" w:rsidP="008C00DB">
      <w:pPr>
        <w:rPr>
          <w:lang w:val="pl-PL"/>
        </w:rPr>
      </w:pPr>
    </w:p>
    <w:sectPr w:rsidR="00B14E5E" w:rsidSect="00073EF6">
      <w:headerReference w:type="even" r:id="rId10"/>
      <w:headerReference w:type="default" r:id="rId11"/>
      <w:pgSz w:w="11906" w:h="16838"/>
      <w:pgMar w:top="1417" w:right="1417" w:bottom="1078"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2E9" w:rsidRDefault="005B42E9">
      <w:r>
        <w:separator/>
      </w:r>
    </w:p>
  </w:endnote>
  <w:endnote w:type="continuationSeparator" w:id="0">
    <w:p w:rsidR="005B42E9" w:rsidRDefault="005B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2E9" w:rsidRDefault="005B42E9">
      <w:r>
        <w:separator/>
      </w:r>
    </w:p>
  </w:footnote>
  <w:footnote w:type="continuationSeparator" w:id="0">
    <w:p w:rsidR="005B42E9" w:rsidRDefault="005B42E9">
      <w:r>
        <w:continuationSeparator/>
      </w:r>
    </w:p>
  </w:footnote>
  <w:footnote w:id="1">
    <w:p w:rsidR="00614DD3" w:rsidRDefault="00614DD3" w:rsidP="00614D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ACD" w:rsidRDefault="00CF5ACD" w:rsidP="0024186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5ACD" w:rsidRDefault="00CF5ACD">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ACD" w:rsidRDefault="00CF5ACD" w:rsidP="0024186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622DF">
      <w:rPr>
        <w:rStyle w:val="Brojstranice"/>
        <w:noProof/>
      </w:rPr>
      <w:t>15</w:t>
    </w:r>
    <w:r>
      <w:rPr>
        <w:rStyle w:val="Brojstranice"/>
      </w:rPr>
      <w:fldChar w:fldCharType="end"/>
    </w:r>
  </w:p>
  <w:p w:rsidR="00CF5ACD" w:rsidRPr="0023468A" w:rsidRDefault="00CF5ACD">
    <w:pPr>
      <w:pStyle w:val="Zaglavlje"/>
    </w:pPr>
    <w:r w:rsidRPr="0023468A">
      <w:t xml:space="preserve">                                                                                                          </w:t>
    </w:r>
    <w:r w:rsidRPr="0023468A">
      <w:t>31-ST-</w:t>
    </w:r>
    <w:r>
      <w:t>641/15-10</w:t>
    </w:r>
  </w:p>
  <w:p w:rsidR="00CF5ACD" w:rsidRDefault="00CF5A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E4352"/>
    <w:multiLevelType w:val="hybridMultilevel"/>
    <w:tmpl w:val="A5A646E0"/>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BA77A02"/>
    <w:multiLevelType w:val="hybridMultilevel"/>
    <w:tmpl w:val="29E24FA0"/>
    <w:lvl w:ilvl="0" w:tplc="BF28D4FA">
      <w:numFmt w:val="bullet"/>
      <w:lvlText w:val="-"/>
      <w:lvlJc w:val="left"/>
      <w:pPr>
        <w:tabs>
          <w:tab w:val="num" w:pos="720"/>
        </w:tabs>
        <w:ind w:left="720" w:hanging="360"/>
      </w:pPr>
      <w:rPr>
        <w:rFonts w:ascii="Courier New" w:eastAsia="Times New Roman" w:hAnsi="Courier New" w:cs="Courier New"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43682FF8"/>
    <w:multiLevelType w:val="hybridMultilevel"/>
    <w:tmpl w:val="93AEDDBE"/>
    <w:lvl w:ilvl="0" w:tplc="3A16B9C0">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56A07076"/>
    <w:multiLevelType w:val="hybridMultilevel"/>
    <w:tmpl w:val="79C020CA"/>
    <w:lvl w:ilvl="0" w:tplc="AE4C1ADA">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6D4A7AC2"/>
    <w:multiLevelType w:val="hybridMultilevel"/>
    <w:tmpl w:val="73C009C0"/>
    <w:lvl w:ilvl="0" w:tplc="1F1603D6">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721B477F"/>
    <w:multiLevelType w:val="hybridMultilevel"/>
    <w:tmpl w:val="D856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3E85B36"/>
    <w:multiLevelType w:val="hybridMultilevel"/>
    <w:tmpl w:val="A72CE376"/>
    <w:lvl w:ilvl="0" w:tplc="6F9AC302">
      <w:start w:val="31"/>
      <w:numFmt w:val="bullet"/>
      <w:lvlText w:val="-"/>
      <w:lvlJc w:val="left"/>
      <w:pPr>
        <w:tabs>
          <w:tab w:val="num" w:pos="4605"/>
        </w:tabs>
        <w:ind w:left="4605" w:hanging="360"/>
      </w:pPr>
      <w:rPr>
        <w:rFonts w:ascii="Courier New" w:eastAsia="Times New Roman" w:hAnsi="Courier New" w:cs="Courier New" w:hint="default"/>
      </w:rPr>
    </w:lvl>
    <w:lvl w:ilvl="1" w:tplc="041A0003" w:tentative="1">
      <w:start w:val="1"/>
      <w:numFmt w:val="bullet"/>
      <w:lvlText w:val="o"/>
      <w:lvlJc w:val="left"/>
      <w:pPr>
        <w:tabs>
          <w:tab w:val="num" w:pos="5325"/>
        </w:tabs>
        <w:ind w:left="5325" w:hanging="360"/>
      </w:pPr>
      <w:rPr>
        <w:rFonts w:ascii="Courier New" w:hAnsi="Courier New" w:cs="Courier New" w:hint="default"/>
      </w:rPr>
    </w:lvl>
    <w:lvl w:ilvl="2" w:tplc="041A0005" w:tentative="1">
      <w:start w:val="1"/>
      <w:numFmt w:val="bullet"/>
      <w:lvlText w:val=""/>
      <w:lvlJc w:val="left"/>
      <w:pPr>
        <w:tabs>
          <w:tab w:val="num" w:pos="6045"/>
        </w:tabs>
        <w:ind w:left="6045" w:hanging="360"/>
      </w:pPr>
      <w:rPr>
        <w:rFonts w:ascii="Wingdings" w:hAnsi="Wingdings" w:hint="default"/>
      </w:rPr>
    </w:lvl>
    <w:lvl w:ilvl="3" w:tplc="041A0001" w:tentative="1">
      <w:start w:val="1"/>
      <w:numFmt w:val="bullet"/>
      <w:lvlText w:val=""/>
      <w:lvlJc w:val="left"/>
      <w:pPr>
        <w:tabs>
          <w:tab w:val="num" w:pos="6765"/>
        </w:tabs>
        <w:ind w:left="6765" w:hanging="360"/>
      </w:pPr>
      <w:rPr>
        <w:rFonts w:ascii="Symbol" w:hAnsi="Symbol" w:hint="default"/>
      </w:rPr>
    </w:lvl>
    <w:lvl w:ilvl="4" w:tplc="041A0003" w:tentative="1">
      <w:start w:val="1"/>
      <w:numFmt w:val="bullet"/>
      <w:lvlText w:val="o"/>
      <w:lvlJc w:val="left"/>
      <w:pPr>
        <w:tabs>
          <w:tab w:val="num" w:pos="7485"/>
        </w:tabs>
        <w:ind w:left="7485" w:hanging="360"/>
      </w:pPr>
      <w:rPr>
        <w:rFonts w:ascii="Courier New" w:hAnsi="Courier New" w:cs="Courier New" w:hint="default"/>
      </w:rPr>
    </w:lvl>
    <w:lvl w:ilvl="5" w:tplc="041A0005" w:tentative="1">
      <w:start w:val="1"/>
      <w:numFmt w:val="bullet"/>
      <w:lvlText w:val=""/>
      <w:lvlJc w:val="left"/>
      <w:pPr>
        <w:tabs>
          <w:tab w:val="num" w:pos="8205"/>
        </w:tabs>
        <w:ind w:left="8205" w:hanging="360"/>
      </w:pPr>
      <w:rPr>
        <w:rFonts w:ascii="Wingdings" w:hAnsi="Wingdings" w:hint="default"/>
      </w:rPr>
    </w:lvl>
    <w:lvl w:ilvl="6" w:tplc="041A0001" w:tentative="1">
      <w:start w:val="1"/>
      <w:numFmt w:val="bullet"/>
      <w:lvlText w:val=""/>
      <w:lvlJc w:val="left"/>
      <w:pPr>
        <w:tabs>
          <w:tab w:val="num" w:pos="8925"/>
        </w:tabs>
        <w:ind w:left="8925" w:hanging="360"/>
      </w:pPr>
      <w:rPr>
        <w:rFonts w:ascii="Symbol" w:hAnsi="Symbol" w:hint="default"/>
      </w:rPr>
    </w:lvl>
    <w:lvl w:ilvl="7" w:tplc="041A0003" w:tentative="1">
      <w:start w:val="1"/>
      <w:numFmt w:val="bullet"/>
      <w:lvlText w:val="o"/>
      <w:lvlJc w:val="left"/>
      <w:pPr>
        <w:tabs>
          <w:tab w:val="num" w:pos="9645"/>
        </w:tabs>
        <w:ind w:left="9645" w:hanging="360"/>
      </w:pPr>
      <w:rPr>
        <w:rFonts w:ascii="Courier New" w:hAnsi="Courier New" w:cs="Courier New" w:hint="default"/>
      </w:rPr>
    </w:lvl>
    <w:lvl w:ilvl="8" w:tplc="041A0005" w:tentative="1">
      <w:start w:val="1"/>
      <w:numFmt w:val="bullet"/>
      <w:lvlText w:val=""/>
      <w:lvlJc w:val="left"/>
      <w:pPr>
        <w:tabs>
          <w:tab w:val="num" w:pos="10365"/>
        </w:tabs>
        <w:ind w:left="10365" w:hanging="360"/>
      </w:pPr>
      <w:rPr>
        <w:rFonts w:ascii="Wingdings" w:hAnsi="Wingdings" w:hint="default"/>
      </w:rPr>
    </w:lvl>
  </w:abstractNum>
  <w:abstractNum w:abstractNumId="8">
    <w:nsid w:val="77A37061"/>
    <w:multiLevelType w:val="hybridMultilevel"/>
    <w:tmpl w:val="3CECAEF6"/>
    <w:lvl w:ilvl="0" w:tplc="931068C8">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8"/>
  </w:num>
  <w:num w:numId="5">
    <w:abstractNumId w:val="7"/>
  </w:num>
  <w:num w:numId="6">
    <w:abstractNumId w:val="1"/>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D31"/>
    <w:rsid w:val="00012B6B"/>
    <w:rsid w:val="00013AA6"/>
    <w:rsid w:val="00013BA4"/>
    <w:rsid w:val="00016E12"/>
    <w:rsid w:val="000214DE"/>
    <w:rsid w:val="00024677"/>
    <w:rsid w:val="00033246"/>
    <w:rsid w:val="0004112E"/>
    <w:rsid w:val="00043E7E"/>
    <w:rsid w:val="00045E79"/>
    <w:rsid w:val="00055AB9"/>
    <w:rsid w:val="0005681D"/>
    <w:rsid w:val="0006537F"/>
    <w:rsid w:val="00073EF6"/>
    <w:rsid w:val="00081639"/>
    <w:rsid w:val="00083594"/>
    <w:rsid w:val="00090BDE"/>
    <w:rsid w:val="000A064D"/>
    <w:rsid w:val="000B2D5D"/>
    <w:rsid w:val="000D1227"/>
    <w:rsid w:val="000E08EA"/>
    <w:rsid w:val="000F5020"/>
    <w:rsid w:val="00116C70"/>
    <w:rsid w:val="001176AB"/>
    <w:rsid w:val="00120CAF"/>
    <w:rsid w:val="00123AD7"/>
    <w:rsid w:val="00132890"/>
    <w:rsid w:val="00134A3F"/>
    <w:rsid w:val="0013549D"/>
    <w:rsid w:val="00136738"/>
    <w:rsid w:val="00156693"/>
    <w:rsid w:val="001941A3"/>
    <w:rsid w:val="001B3171"/>
    <w:rsid w:val="001B6BC3"/>
    <w:rsid w:val="001C7E44"/>
    <w:rsid w:val="001D677E"/>
    <w:rsid w:val="001D797E"/>
    <w:rsid w:val="001E298C"/>
    <w:rsid w:val="001F7255"/>
    <w:rsid w:val="0020119E"/>
    <w:rsid w:val="00201E20"/>
    <w:rsid w:val="002319E2"/>
    <w:rsid w:val="0023468A"/>
    <w:rsid w:val="00241867"/>
    <w:rsid w:val="00255CFC"/>
    <w:rsid w:val="00257203"/>
    <w:rsid w:val="00270282"/>
    <w:rsid w:val="00281C27"/>
    <w:rsid w:val="00295AF6"/>
    <w:rsid w:val="002B57C5"/>
    <w:rsid w:val="002C269B"/>
    <w:rsid w:val="002D73CA"/>
    <w:rsid w:val="002E0A32"/>
    <w:rsid w:val="002E6F1B"/>
    <w:rsid w:val="002F3F73"/>
    <w:rsid w:val="00302384"/>
    <w:rsid w:val="00302538"/>
    <w:rsid w:val="00303818"/>
    <w:rsid w:val="0031406E"/>
    <w:rsid w:val="003169DB"/>
    <w:rsid w:val="00332AFF"/>
    <w:rsid w:val="00345A18"/>
    <w:rsid w:val="00346B79"/>
    <w:rsid w:val="00352A2D"/>
    <w:rsid w:val="0035530F"/>
    <w:rsid w:val="003622DF"/>
    <w:rsid w:val="00371BDF"/>
    <w:rsid w:val="00373C1E"/>
    <w:rsid w:val="0037432D"/>
    <w:rsid w:val="00380F0B"/>
    <w:rsid w:val="00384A0E"/>
    <w:rsid w:val="00392A54"/>
    <w:rsid w:val="003A0D79"/>
    <w:rsid w:val="003A1D93"/>
    <w:rsid w:val="003A34CD"/>
    <w:rsid w:val="003C7E73"/>
    <w:rsid w:val="003D3F6F"/>
    <w:rsid w:val="003D49C7"/>
    <w:rsid w:val="003D6B4E"/>
    <w:rsid w:val="003D711A"/>
    <w:rsid w:val="003F5DB7"/>
    <w:rsid w:val="00424422"/>
    <w:rsid w:val="004322DD"/>
    <w:rsid w:val="00433D80"/>
    <w:rsid w:val="0043539F"/>
    <w:rsid w:val="00444175"/>
    <w:rsid w:val="00463EFC"/>
    <w:rsid w:val="004674F4"/>
    <w:rsid w:val="00481D55"/>
    <w:rsid w:val="00482380"/>
    <w:rsid w:val="00497572"/>
    <w:rsid w:val="004B281F"/>
    <w:rsid w:val="004C25CB"/>
    <w:rsid w:val="004C48F6"/>
    <w:rsid w:val="004D118E"/>
    <w:rsid w:val="004E33F6"/>
    <w:rsid w:val="004E3AA3"/>
    <w:rsid w:val="004E7884"/>
    <w:rsid w:val="00501A7D"/>
    <w:rsid w:val="00506216"/>
    <w:rsid w:val="00510938"/>
    <w:rsid w:val="00511F40"/>
    <w:rsid w:val="00520E9F"/>
    <w:rsid w:val="00533E27"/>
    <w:rsid w:val="00543B0F"/>
    <w:rsid w:val="00551A56"/>
    <w:rsid w:val="00564A54"/>
    <w:rsid w:val="0057350B"/>
    <w:rsid w:val="00574F2A"/>
    <w:rsid w:val="0057711A"/>
    <w:rsid w:val="005942BD"/>
    <w:rsid w:val="0059475A"/>
    <w:rsid w:val="00596C04"/>
    <w:rsid w:val="005A75E8"/>
    <w:rsid w:val="005B2F85"/>
    <w:rsid w:val="005B42E9"/>
    <w:rsid w:val="005D3D30"/>
    <w:rsid w:val="005E5D91"/>
    <w:rsid w:val="005F6FF0"/>
    <w:rsid w:val="00602898"/>
    <w:rsid w:val="00604244"/>
    <w:rsid w:val="00614DD3"/>
    <w:rsid w:val="006173AE"/>
    <w:rsid w:val="006206CA"/>
    <w:rsid w:val="00621FE3"/>
    <w:rsid w:val="006243E0"/>
    <w:rsid w:val="0063500B"/>
    <w:rsid w:val="0064134C"/>
    <w:rsid w:val="00643063"/>
    <w:rsid w:val="0064317D"/>
    <w:rsid w:val="0064550A"/>
    <w:rsid w:val="00656E58"/>
    <w:rsid w:val="006629B3"/>
    <w:rsid w:val="0066508A"/>
    <w:rsid w:val="00670C40"/>
    <w:rsid w:val="00673B4B"/>
    <w:rsid w:val="006771AE"/>
    <w:rsid w:val="00677657"/>
    <w:rsid w:val="006A2BF7"/>
    <w:rsid w:val="006A7A61"/>
    <w:rsid w:val="006D5D7F"/>
    <w:rsid w:val="006E5D53"/>
    <w:rsid w:val="006F0C78"/>
    <w:rsid w:val="006F4977"/>
    <w:rsid w:val="006F777D"/>
    <w:rsid w:val="006F7E66"/>
    <w:rsid w:val="0071552D"/>
    <w:rsid w:val="00747506"/>
    <w:rsid w:val="007539B8"/>
    <w:rsid w:val="00756B2D"/>
    <w:rsid w:val="00763EBE"/>
    <w:rsid w:val="00766B01"/>
    <w:rsid w:val="00767792"/>
    <w:rsid w:val="0079652D"/>
    <w:rsid w:val="007B4FAF"/>
    <w:rsid w:val="007C50E6"/>
    <w:rsid w:val="007E0334"/>
    <w:rsid w:val="007E19A6"/>
    <w:rsid w:val="007E299B"/>
    <w:rsid w:val="007E2A7B"/>
    <w:rsid w:val="00804D15"/>
    <w:rsid w:val="008062E7"/>
    <w:rsid w:val="008150FE"/>
    <w:rsid w:val="0082246D"/>
    <w:rsid w:val="00822A26"/>
    <w:rsid w:val="0083419D"/>
    <w:rsid w:val="008404E6"/>
    <w:rsid w:val="00841019"/>
    <w:rsid w:val="0084168B"/>
    <w:rsid w:val="008443A1"/>
    <w:rsid w:val="00845E7E"/>
    <w:rsid w:val="0085642D"/>
    <w:rsid w:val="008578A5"/>
    <w:rsid w:val="008604D0"/>
    <w:rsid w:val="00876389"/>
    <w:rsid w:val="008849D2"/>
    <w:rsid w:val="008941C4"/>
    <w:rsid w:val="00897E67"/>
    <w:rsid w:val="008A37FB"/>
    <w:rsid w:val="008C00DB"/>
    <w:rsid w:val="008C0603"/>
    <w:rsid w:val="008C3F9D"/>
    <w:rsid w:val="008C4FE1"/>
    <w:rsid w:val="008C5FA0"/>
    <w:rsid w:val="008E1E90"/>
    <w:rsid w:val="008E55ED"/>
    <w:rsid w:val="008E70E5"/>
    <w:rsid w:val="008F0311"/>
    <w:rsid w:val="008F13B0"/>
    <w:rsid w:val="008F312E"/>
    <w:rsid w:val="00901671"/>
    <w:rsid w:val="0091706C"/>
    <w:rsid w:val="00923CA8"/>
    <w:rsid w:val="009454E3"/>
    <w:rsid w:val="00957929"/>
    <w:rsid w:val="00962671"/>
    <w:rsid w:val="00971E9F"/>
    <w:rsid w:val="00976D96"/>
    <w:rsid w:val="0098675B"/>
    <w:rsid w:val="00990560"/>
    <w:rsid w:val="009943E8"/>
    <w:rsid w:val="009A2238"/>
    <w:rsid w:val="009B4192"/>
    <w:rsid w:val="009C33BD"/>
    <w:rsid w:val="009D4B46"/>
    <w:rsid w:val="009D7F9F"/>
    <w:rsid w:val="009E6417"/>
    <w:rsid w:val="00A024DD"/>
    <w:rsid w:val="00A10098"/>
    <w:rsid w:val="00A21A3B"/>
    <w:rsid w:val="00A25FB1"/>
    <w:rsid w:val="00A32A20"/>
    <w:rsid w:val="00A73021"/>
    <w:rsid w:val="00A74E7D"/>
    <w:rsid w:val="00A83C38"/>
    <w:rsid w:val="00A85691"/>
    <w:rsid w:val="00A95656"/>
    <w:rsid w:val="00AD1D38"/>
    <w:rsid w:val="00AD4547"/>
    <w:rsid w:val="00AE528E"/>
    <w:rsid w:val="00AE6D45"/>
    <w:rsid w:val="00AE7C19"/>
    <w:rsid w:val="00AF31F1"/>
    <w:rsid w:val="00AF6C17"/>
    <w:rsid w:val="00AF7D29"/>
    <w:rsid w:val="00B07E69"/>
    <w:rsid w:val="00B10266"/>
    <w:rsid w:val="00B14E5E"/>
    <w:rsid w:val="00B215AA"/>
    <w:rsid w:val="00B2170D"/>
    <w:rsid w:val="00B21947"/>
    <w:rsid w:val="00B22F40"/>
    <w:rsid w:val="00B262C3"/>
    <w:rsid w:val="00B33825"/>
    <w:rsid w:val="00B34A18"/>
    <w:rsid w:val="00B606EF"/>
    <w:rsid w:val="00B76104"/>
    <w:rsid w:val="00B7751E"/>
    <w:rsid w:val="00B81B11"/>
    <w:rsid w:val="00B820A7"/>
    <w:rsid w:val="00B8430B"/>
    <w:rsid w:val="00B85720"/>
    <w:rsid w:val="00B901C5"/>
    <w:rsid w:val="00B9096B"/>
    <w:rsid w:val="00BA1805"/>
    <w:rsid w:val="00BA65AF"/>
    <w:rsid w:val="00BB4266"/>
    <w:rsid w:val="00BD72EA"/>
    <w:rsid w:val="00BE0823"/>
    <w:rsid w:val="00BF0582"/>
    <w:rsid w:val="00C13C39"/>
    <w:rsid w:val="00C13F8B"/>
    <w:rsid w:val="00C4028B"/>
    <w:rsid w:val="00C419CB"/>
    <w:rsid w:val="00C4330A"/>
    <w:rsid w:val="00C53D31"/>
    <w:rsid w:val="00C579B9"/>
    <w:rsid w:val="00C66CB0"/>
    <w:rsid w:val="00C72DF8"/>
    <w:rsid w:val="00C7556D"/>
    <w:rsid w:val="00C878D9"/>
    <w:rsid w:val="00C93A4B"/>
    <w:rsid w:val="00CB2B45"/>
    <w:rsid w:val="00CC5B38"/>
    <w:rsid w:val="00CD410C"/>
    <w:rsid w:val="00CF0A9B"/>
    <w:rsid w:val="00CF18B1"/>
    <w:rsid w:val="00CF5ACD"/>
    <w:rsid w:val="00D01990"/>
    <w:rsid w:val="00D10DAA"/>
    <w:rsid w:val="00D3148F"/>
    <w:rsid w:val="00D325D9"/>
    <w:rsid w:val="00D36FFC"/>
    <w:rsid w:val="00D37CDE"/>
    <w:rsid w:val="00D46DB2"/>
    <w:rsid w:val="00D51420"/>
    <w:rsid w:val="00D539F5"/>
    <w:rsid w:val="00D65332"/>
    <w:rsid w:val="00D722BC"/>
    <w:rsid w:val="00D74056"/>
    <w:rsid w:val="00D77443"/>
    <w:rsid w:val="00D93098"/>
    <w:rsid w:val="00D93172"/>
    <w:rsid w:val="00D97CD3"/>
    <w:rsid w:val="00DA015A"/>
    <w:rsid w:val="00DA22EC"/>
    <w:rsid w:val="00DA5F5C"/>
    <w:rsid w:val="00DA62B6"/>
    <w:rsid w:val="00DB18D8"/>
    <w:rsid w:val="00DB1AB9"/>
    <w:rsid w:val="00DB6BAB"/>
    <w:rsid w:val="00DB739A"/>
    <w:rsid w:val="00DB7CC2"/>
    <w:rsid w:val="00DC7C8F"/>
    <w:rsid w:val="00DD36B6"/>
    <w:rsid w:val="00DD7199"/>
    <w:rsid w:val="00DF237B"/>
    <w:rsid w:val="00DF258A"/>
    <w:rsid w:val="00DF6965"/>
    <w:rsid w:val="00E12857"/>
    <w:rsid w:val="00E17908"/>
    <w:rsid w:val="00E27264"/>
    <w:rsid w:val="00E70CFA"/>
    <w:rsid w:val="00E77C59"/>
    <w:rsid w:val="00E808A8"/>
    <w:rsid w:val="00E87521"/>
    <w:rsid w:val="00E91CF8"/>
    <w:rsid w:val="00E94DE6"/>
    <w:rsid w:val="00EC39FC"/>
    <w:rsid w:val="00ED53FA"/>
    <w:rsid w:val="00EE0B18"/>
    <w:rsid w:val="00EE6903"/>
    <w:rsid w:val="00EF089B"/>
    <w:rsid w:val="00F02026"/>
    <w:rsid w:val="00F11E60"/>
    <w:rsid w:val="00F14F48"/>
    <w:rsid w:val="00F167C3"/>
    <w:rsid w:val="00F27BAA"/>
    <w:rsid w:val="00F34A12"/>
    <w:rsid w:val="00F42844"/>
    <w:rsid w:val="00F43223"/>
    <w:rsid w:val="00F53BB1"/>
    <w:rsid w:val="00F6661C"/>
    <w:rsid w:val="00F67D52"/>
    <w:rsid w:val="00F80913"/>
    <w:rsid w:val="00F8153A"/>
    <w:rsid w:val="00F9680B"/>
    <w:rsid w:val="00F96A50"/>
    <w:rsid w:val="00F96B77"/>
    <w:rsid w:val="00FA1889"/>
    <w:rsid w:val="00FA6085"/>
    <w:rsid w:val="00FA630B"/>
    <w:rsid w:val="00FB27F1"/>
    <w:rsid w:val="00FD5E32"/>
    <w:rsid w:val="00FE6224"/>
    <w:rsid w:val="00FF65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DB7"/>
    <w:rPr>
      <w:sz w:val="24"/>
      <w:szCs w:val="24"/>
    </w:rPr>
  </w:style>
  <w:style w:type="paragraph" w:styleId="Naslov1">
    <w:name w:val="heading 1"/>
    <w:basedOn w:val="Normal"/>
    <w:next w:val="Normal"/>
    <w:qFormat/>
    <w:pPr>
      <w:keepNext/>
      <w:outlineLvl w:val="0"/>
    </w:pPr>
    <w:rPr>
      <w:rFonts w:ascii="Courier New" w:hAnsi="Courier New" w:cs="Courier New"/>
      <w:b/>
      <w:bCs/>
    </w:rPr>
  </w:style>
  <w:style w:type="paragraph" w:styleId="Naslov2">
    <w:name w:val="heading 2"/>
    <w:basedOn w:val="Normal"/>
    <w:next w:val="Normal"/>
    <w:qFormat/>
    <w:pPr>
      <w:keepNext/>
      <w:jc w:val="center"/>
      <w:outlineLvl w:val="1"/>
    </w:pPr>
    <w:rPr>
      <w:rFonts w:ascii="Courier New" w:hAnsi="Courier New" w:cs="Courier New"/>
      <w:b/>
      <w:bCs/>
    </w:rPr>
  </w:style>
  <w:style w:type="paragraph" w:styleId="Naslov3">
    <w:name w:val="heading 3"/>
    <w:basedOn w:val="Normal"/>
    <w:next w:val="Normal"/>
    <w:qFormat/>
    <w:pPr>
      <w:keepNext/>
      <w:ind w:left="4956" w:firstLine="708"/>
      <w:outlineLvl w:val="2"/>
    </w:pPr>
    <w:rPr>
      <w:rFonts w:ascii="Courier New" w:hAnsi="Courier New" w:cs="Courier New"/>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520E9F"/>
    <w:rPr>
      <w:rFonts w:ascii="Tahoma" w:hAnsi="Tahoma" w:cs="Tahoma"/>
      <w:sz w:val="16"/>
      <w:szCs w:val="16"/>
    </w:rPr>
  </w:style>
  <w:style w:type="paragraph" w:styleId="Zaglavlje">
    <w:name w:val="header"/>
    <w:basedOn w:val="Normal"/>
    <w:rsid w:val="00073EF6"/>
    <w:pPr>
      <w:tabs>
        <w:tab w:val="center" w:pos="4536"/>
        <w:tab w:val="right" w:pos="9072"/>
      </w:tabs>
    </w:pPr>
  </w:style>
  <w:style w:type="character" w:styleId="Brojstranice">
    <w:name w:val="page number"/>
    <w:basedOn w:val="Zadanifontodlomka"/>
    <w:rsid w:val="00073EF6"/>
  </w:style>
  <w:style w:type="paragraph" w:styleId="Podnoje">
    <w:name w:val="footer"/>
    <w:basedOn w:val="Normal"/>
    <w:rsid w:val="00073EF6"/>
    <w:pPr>
      <w:tabs>
        <w:tab w:val="center" w:pos="4536"/>
        <w:tab w:val="right" w:pos="9072"/>
      </w:tabs>
    </w:pPr>
  </w:style>
  <w:style w:type="character" w:styleId="Hiperveza">
    <w:name w:val="Hyperlink"/>
    <w:basedOn w:val="Zadanifontodlomka"/>
    <w:rsid w:val="00F14F48"/>
    <w:rPr>
      <w:color w:val="000000"/>
      <w:u w:val="single"/>
    </w:rPr>
  </w:style>
  <w:style w:type="character" w:styleId="SlijeenaHiperveza">
    <w:name w:val="FollowedHyperlink"/>
    <w:basedOn w:val="Zadanifontodlomka"/>
    <w:rsid w:val="00F14F48"/>
    <w:rPr>
      <w:color w:val="800080"/>
      <w:u w:val="single"/>
    </w:rPr>
  </w:style>
  <w:style w:type="character" w:styleId="Tekstrezerviranogmjesta">
    <w:name w:val="Placeholder Text"/>
    <w:basedOn w:val="Zadanifontodlomka"/>
    <w:uiPriority w:val="99"/>
    <w:semiHidden/>
    <w:rsid w:val="00763EBE"/>
    <w:rPr>
      <w:color w:val="808080"/>
      <w:bdr w:val="none" w:sz="0" w:space="0" w:color="auto"/>
      <w:shd w:val="clear" w:color="auto" w:fill="auto"/>
    </w:rPr>
  </w:style>
  <w:style w:type="character" w:customStyle="1" w:styleId="eSPISCCParagraphDefaultFont">
    <w:name w:val="eSPIS_CC_Paragraph Default Font"/>
    <w:basedOn w:val="Zadanifontodlomka"/>
    <w:rsid w:val="00763EBE"/>
    <w:rPr>
      <w:rFonts w:ascii="Times New Roman" w:hAnsi="Times New Roman" w:cs="Times New Roman"/>
      <w:bCs/>
      <w:sz w:val="24"/>
      <w:bdr w:val="none" w:sz="0" w:space="0" w:color="auto"/>
      <w:shd w:val="clear" w:color="auto" w:fill="auto"/>
      <w:lang w:val="hr-HR"/>
    </w:rPr>
  </w:style>
  <w:style w:type="character" w:customStyle="1" w:styleId="PozadinaSvijetloZuta">
    <w:name w:val="Pozadina_SvijetloZuta"/>
    <w:basedOn w:val="Zadanifontodlomka"/>
    <w:rsid w:val="00763EBE"/>
    <w:rPr>
      <w:bCs/>
      <w:bdr w:val="none" w:sz="0" w:space="0" w:color="auto"/>
      <w:shd w:val="clear" w:color="auto" w:fill="FFFFCC"/>
      <w:lang w:val="hr-HR"/>
    </w:rPr>
  </w:style>
  <w:style w:type="character" w:customStyle="1" w:styleId="PozadinaSvijetloCrvena">
    <w:name w:val="Pozadina_SvijetloCrvena"/>
    <w:basedOn w:val="eSPISCCParagraphDefaultFont"/>
    <w:rsid w:val="00763EBE"/>
    <w:rPr>
      <w:rFonts w:ascii="Times New Roman" w:hAnsi="Times New Roman" w:cs="Times New Roman"/>
      <w:bCs w:val="0"/>
      <w:sz w:val="24"/>
      <w:bdr w:val="none" w:sz="0" w:space="0" w:color="auto"/>
      <w:shd w:val="clear" w:color="auto" w:fill="FFCCCC"/>
      <w:lang w:val="hr-HR"/>
    </w:rPr>
  </w:style>
  <w:style w:type="character" w:customStyle="1" w:styleId="PozadinaSvijetloZelena">
    <w:name w:val="Pozadina_SvijetloZelena"/>
    <w:basedOn w:val="eSPISCCParagraphDefaultFont"/>
    <w:rsid w:val="00763EBE"/>
    <w:rPr>
      <w:rFonts w:ascii="Times New Roman" w:hAnsi="Times New Roman" w:cs="Times New Roman"/>
      <w:bCs w:val="0"/>
      <w:sz w:val="24"/>
      <w:bdr w:val="none" w:sz="0" w:space="0" w:color="auto"/>
      <w:shd w:val="clear" w:color="auto" w:fill="CCFFCC"/>
      <w:lang w:val="hr-HR"/>
    </w:rPr>
  </w:style>
  <w:style w:type="table" w:styleId="Reetkatablice">
    <w:name w:val="Table Grid"/>
    <w:basedOn w:val="Obinatablica"/>
    <w:rsid w:val="00840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404E6"/>
    <w:pPr>
      <w:ind w:left="720"/>
      <w:contextualSpacing/>
    </w:pPr>
  </w:style>
  <w:style w:type="paragraph" w:styleId="Bezproreda">
    <w:name w:val="No Spacing"/>
    <w:uiPriority w:val="1"/>
    <w:qFormat/>
    <w:rsid w:val="00B33825"/>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DB7"/>
    <w:rPr>
      <w:sz w:val="24"/>
      <w:szCs w:val="24"/>
    </w:rPr>
  </w:style>
  <w:style w:type="paragraph" w:styleId="Naslov1">
    <w:name w:val="heading 1"/>
    <w:basedOn w:val="Normal"/>
    <w:next w:val="Normal"/>
    <w:qFormat/>
    <w:pPr>
      <w:keepNext/>
      <w:outlineLvl w:val="0"/>
    </w:pPr>
    <w:rPr>
      <w:rFonts w:ascii="Courier New" w:hAnsi="Courier New" w:cs="Courier New"/>
      <w:b/>
      <w:bCs/>
    </w:rPr>
  </w:style>
  <w:style w:type="paragraph" w:styleId="Naslov2">
    <w:name w:val="heading 2"/>
    <w:basedOn w:val="Normal"/>
    <w:next w:val="Normal"/>
    <w:qFormat/>
    <w:pPr>
      <w:keepNext/>
      <w:jc w:val="center"/>
      <w:outlineLvl w:val="1"/>
    </w:pPr>
    <w:rPr>
      <w:rFonts w:ascii="Courier New" w:hAnsi="Courier New" w:cs="Courier New"/>
      <w:b/>
      <w:bCs/>
    </w:rPr>
  </w:style>
  <w:style w:type="paragraph" w:styleId="Naslov3">
    <w:name w:val="heading 3"/>
    <w:basedOn w:val="Normal"/>
    <w:next w:val="Normal"/>
    <w:qFormat/>
    <w:pPr>
      <w:keepNext/>
      <w:ind w:left="4956" w:firstLine="708"/>
      <w:outlineLvl w:val="2"/>
    </w:pPr>
    <w:rPr>
      <w:rFonts w:ascii="Courier New" w:hAnsi="Courier New" w:cs="Courier New"/>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520E9F"/>
    <w:rPr>
      <w:rFonts w:ascii="Tahoma" w:hAnsi="Tahoma" w:cs="Tahoma"/>
      <w:sz w:val="16"/>
      <w:szCs w:val="16"/>
    </w:rPr>
  </w:style>
  <w:style w:type="paragraph" w:styleId="Zaglavlje">
    <w:name w:val="header"/>
    <w:basedOn w:val="Normal"/>
    <w:rsid w:val="00073EF6"/>
    <w:pPr>
      <w:tabs>
        <w:tab w:val="center" w:pos="4536"/>
        <w:tab w:val="right" w:pos="9072"/>
      </w:tabs>
    </w:pPr>
  </w:style>
  <w:style w:type="character" w:styleId="Brojstranice">
    <w:name w:val="page number"/>
    <w:basedOn w:val="Zadanifontodlomka"/>
    <w:rsid w:val="00073EF6"/>
  </w:style>
  <w:style w:type="paragraph" w:styleId="Podnoje">
    <w:name w:val="footer"/>
    <w:basedOn w:val="Normal"/>
    <w:rsid w:val="00073EF6"/>
    <w:pPr>
      <w:tabs>
        <w:tab w:val="center" w:pos="4536"/>
        <w:tab w:val="right" w:pos="9072"/>
      </w:tabs>
    </w:pPr>
  </w:style>
  <w:style w:type="character" w:styleId="Hiperveza">
    <w:name w:val="Hyperlink"/>
    <w:basedOn w:val="Zadanifontodlomka"/>
    <w:rsid w:val="00F14F48"/>
    <w:rPr>
      <w:color w:val="000000"/>
      <w:u w:val="single"/>
    </w:rPr>
  </w:style>
  <w:style w:type="character" w:styleId="SlijeenaHiperveza">
    <w:name w:val="FollowedHyperlink"/>
    <w:basedOn w:val="Zadanifontodlomka"/>
    <w:rsid w:val="00F14F48"/>
    <w:rPr>
      <w:color w:val="800080"/>
      <w:u w:val="single"/>
    </w:rPr>
  </w:style>
  <w:style w:type="character" w:styleId="Tekstrezerviranogmjesta">
    <w:name w:val="Placeholder Text"/>
    <w:basedOn w:val="Zadanifontodlomka"/>
    <w:uiPriority w:val="99"/>
    <w:semiHidden/>
    <w:rsid w:val="00763EBE"/>
    <w:rPr>
      <w:color w:val="808080"/>
      <w:bdr w:val="none" w:sz="0" w:space="0" w:color="auto"/>
      <w:shd w:val="clear" w:color="auto" w:fill="auto"/>
    </w:rPr>
  </w:style>
  <w:style w:type="character" w:customStyle="1" w:styleId="eSPISCCParagraphDefaultFont">
    <w:name w:val="eSPIS_CC_Paragraph Default Font"/>
    <w:basedOn w:val="Zadanifontodlomka"/>
    <w:rsid w:val="00763EBE"/>
    <w:rPr>
      <w:rFonts w:ascii="Times New Roman" w:hAnsi="Times New Roman" w:cs="Times New Roman"/>
      <w:bCs/>
      <w:sz w:val="24"/>
      <w:bdr w:val="none" w:sz="0" w:space="0" w:color="auto"/>
      <w:shd w:val="clear" w:color="auto" w:fill="auto"/>
      <w:lang w:val="hr-HR"/>
    </w:rPr>
  </w:style>
  <w:style w:type="character" w:customStyle="1" w:styleId="PozadinaSvijetloZuta">
    <w:name w:val="Pozadina_SvijetloZuta"/>
    <w:basedOn w:val="Zadanifontodlomka"/>
    <w:rsid w:val="00763EBE"/>
    <w:rPr>
      <w:bCs/>
      <w:bdr w:val="none" w:sz="0" w:space="0" w:color="auto"/>
      <w:shd w:val="clear" w:color="auto" w:fill="FFFFCC"/>
      <w:lang w:val="hr-HR"/>
    </w:rPr>
  </w:style>
  <w:style w:type="character" w:customStyle="1" w:styleId="PozadinaSvijetloCrvena">
    <w:name w:val="Pozadina_SvijetloCrvena"/>
    <w:basedOn w:val="eSPISCCParagraphDefaultFont"/>
    <w:rsid w:val="00763EBE"/>
    <w:rPr>
      <w:rFonts w:ascii="Times New Roman" w:hAnsi="Times New Roman" w:cs="Times New Roman"/>
      <w:bCs w:val="0"/>
      <w:sz w:val="24"/>
      <w:bdr w:val="none" w:sz="0" w:space="0" w:color="auto"/>
      <w:shd w:val="clear" w:color="auto" w:fill="FFCCCC"/>
      <w:lang w:val="hr-HR"/>
    </w:rPr>
  </w:style>
  <w:style w:type="character" w:customStyle="1" w:styleId="PozadinaSvijetloZelena">
    <w:name w:val="Pozadina_SvijetloZelena"/>
    <w:basedOn w:val="eSPISCCParagraphDefaultFont"/>
    <w:rsid w:val="00763EBE"/>
    <w:rPr>
      <w:rFonts w:ascii="Times New Roman" w:hAnsi="Times New Roman" w:cs="Times New Roman"/>
      <w:bCs w:val="0"/>
      <w:sz w:val="24"/>
      <w:bdr w:val="none" w:sz="0" w:space="0" w:color="auto"/>
      <w:shd w:val="clear" w:color="auto" w:fill="CCFFCC"/>
      <w:lang w:val="hr-HR"/>
    </w:rPr>
  </w:style>
  <w:style w:type="table" w:styleId="Reetkatablice">
    <w:name w:val="Table Grid"/>
    <w:basedOn w:val="Obinatablica"/>
    <w:rsid w:val="00840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404E6"/>
    <w:pPr>
      <w:ind w:left="720"/>
      <w:contextualSpacing/>
    </w:pPr>
  </w:style>
  <w:style w:type="paragraph" w:styleId="Bezproreda">
    <w:name w:val="No Spacing"/>
    <w:uiPriority w:val="1"/>
    <w:qFormat/>
    <w:rsid w:val="00B3382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6862">
      <w:bodyDiv w:val="1"/>
      <w:marLeft w:val="0"/>
      <w:marRight w:val="0"/>
      <w:marTop w:val="0"/>
      <w:marBottom w:val="0"/>
      <w:divBdr>
        <w:top w:val="none" w:sz="0" w:space="0" w:color="auto"/>
        <w:left w:val="none" w:sz="0" w:space="0" w:color="auto"/>
        <w:bottom w:val="none" w:sz="0" w:space="0" w:color="auto"/>
        <w:right w:val="none" w:sz="0" w:space="0" w:color="auto"/>
      </w:divBdr>
      <w:divsChild>
        <w:div w:id="1042749146">
          <w:marLeft w:val="0"/>
          <w:marRight w:val="0"/>
          <w:marTop w:val="0"/>
          <w:marBottom w:val="0"/>
          <w:divBdr>
            <w:top w:val="none" w:sz="0" w:space="0" w:color="auto"/>
            <w:left w:val="none" w:sz="0" w:space="0" w:color="auto"/>
            <w:bottom w:val="none" w:sz="0" w:space="0" w:color="auto"/>
            <w:right w:val="none" w:sz="0" w:space="0" w:color="auto"/>
          </w:divBdr>
          <w:divsChild>
            <w:div w:id="2054575512">
              <w:marLeft w:val="0"/>
              <w:marRight w:val="0"/>
              <w:marTop w:val="0"/>
              <w:marBottom w:val="0"/>
              <w:divBdr>
                <w:top w:val="none" w:sz="0" w:space="0" w:color="auto"/>
                <w:left w:val="none" w:sz="0" w:space="0" w:color="auto"/>
                <w:bottom w:val="none" w:sz="0" w:space="0" w:color="auto"/>
                <w:right w:val="none" w:sz="0" w:space="0" w:color="auto"/>
              </w:divBdr>
            </w:div>
          </w:divsChild>
        </w:div>
        <w:div w:id="1198666453">
          <w:marLeft w:val="0"/>
          <w:marRight w:val="0"/>
          <w:marTop w:val="0"/>
          <w:marBottom w:val="0"/>
          <w:divBdr>
            <w:top w:val="none" w:sz="0" w:space="0" w:color="auto"/>
            <w:left w:val="none" w:sz="0" w:space="0" w:color="auto"/>
            <w:bottom w:val="none" w:sz="0" w:space="0" w:color="auto"/>
            <w:right w:val="none" w:sz="0" w:space="0" w:color="auto"/>
          </w:divBdr>
        </w:div>
        <w:div w:id="239871756">
          <w:marLeft w:val="0"/>
          <w:marRight w:val="0"/>
          <w:marTop w:val="0"/>
          <w:marBottom w:val="0"/>
          <w:divBdr>
            <w:top w:val="none" w:sz="0" w:space="0" w:color="auto"/>
            <w:left w:val="none" w:sz="0" w:space="0" w:color="auto"/>
            <w:bottom w:val="none" w:sz="0" w:space="0" w:color="auto"/>
            <w:right w:val="none" w:sz="0" w:space="0" w:color="auto"/>
          </w:divBdr>
          <w:divsChild>
            <w:div w:id="832909905">
              <w:marLeft w:val="0"/>
              <w:marRight w:val="0"/>
              <w:marTop w:val="0"/>
              <w:marBottom w:val="0"/>
              <w:divBdr>
                <w:top w:val="none" w:sz="0" w:space="0" w:color="auto"/>
                <w:left w:val="none" w:sz="0" w:space="0" w:color="auto"/>
                <w:bottom w:val="none" w:sz="0" w:space="0" w:color="auto"/>
                <w:right w:val="none" w:sz="0" w:space="0" w:color="auto"/>
              </w:divBdr>
            </w:div>
            <w:div w:id="1974090403">
              <w:marLeft w:val="0"/>
              <w:marRight w:val="0"/>
              <w:marTop w:val="0"/>
              <w:marBottom w:val="0"/>
              <w:divBdr>
                <w:top w:val="none" w:sz="0" w:space="0" w:color="auto"/>
                <w:left w:val="none" w:sz="0" w:space="0" w:color="auto"/>
                <w:bottom w:val="none" w:sz="0" w:space="0" w:color="auto"/>
                <w:right w:val="none" w:sz="0" w:space="0" w:color="auto"/>
              </w:divBdr>
            </w:div>
            <w:div w:id="437913614">
              <w:marLeft w:val="0"/>
              <w:marRight w:val="0"/>
              <w:marTop w:val="0"/>
              <w:marBottom w:val="0"/>
              <w:divBdr>
                <w:top w:val="none" w:sz="0" w:space="0" w:color="auto"/>
                <w:left w:val="none" w:sz="0" w:space="0" w:color="auto"/>
                <w:bottom w:val="none" w:sz="0" w:space="0" w:color="auto"/>
                <w:right w:val="none" w:sz="0" w:space="0" w:color="auto"/>
              </w:divBdr>
            </w:div>
            <w:div w:id="236983218">
              <w:marLeft w:val="0"/>
              <w:marRight w:val="0"/>
              <w:marTop w:val="0"/>
              <w:marBottom w:val="0"/>
              <w:divBdr>
                <w:top w:val="none" w:sz="0" w:space="0" w:color="auto"/>
                <w:left w:val="none" w:sz="0" w:space="0" w:color="auto"/>
                <w:bottom w:val="none" w:sz="0" w:space="0" w:color="auto"/>
                <w:right w:val="none" w:sz="0" w:space="0" w:color="auto"/>
              </w:divBdr>
            </w:div>
            <w:div w:id="765930108">
              <w:marLeft w:val="0"/>
              <w:marRight w:val="0"/>
              <w:marTop w:val="0"/>
              <w:marBottom w:val="0"/>
              <w:divBdr>
                <w:top w:val="none" w:sz="0" w:space="0" w:color="auto"/>
                <w:left w:val="none" w:sz="0" w:space="0" w:color="auto"/>
                <w:bottom w:val="none" w:sz="0" w:space="0" w:color="auto"/>
                <w:right w:val="none" w:sz="0" w:space="0" w:color="auto"/>
              </w:divBdr>
            </w:div>
            <w:div w:id="1872104014">
              <w:marLeft w:val="0"/>
              <w:marRight w:val="0"/>
              <w:marTop w:val="0"/>
              <w:marBottom w:val="0"/>
              <w:divBdr>
                <w:top w:val="none" w:sz="0" w:space="0" w:color="auto"/>
                <w:left w:val="none" w:sz="0" w:space="0" w:color="auto"/>
                <w:bottom w:val="none" w:sz="0" w:space="0" w:color="auto"/>
                <w:right w:val="none" w:sz="0" w:space="0" w:color="auto"/>
              </w:divBdr>
            </w:div>
            <w:div w:id="1615668141">
              <w:marLeft w:val="0"/>
              <w:marRight w:val="0"/>
              <w:marTop w:val="0"/>
              <w:marBottom w:val="0"/>
              <w:divBdr>
                <w:top w:val="none" w:sz="0" w:space="0" w:color="auto"/>
                <w:left w:val="none" w:sz="0" w:space="0" w:color="auto"/>
                <w:bottom w:val="none" w:sz="0" w:space="0" w:color="auto"/>
                <w:right w:val="none" w:sz="0" w:space="0" w:color="auto"/>
              </w:divBdr>
            </w:div>
            <w:div w:id="938179116">
              <w:marLeft w:val="0"/>
              <w:marRight w:val="0"/>
              <w:marTop w:val="0"/>
              <w:marBottom w:val="0"/>
              <w:divBdr>
                <w:top w:val="none" w:sz="0" w:space="0" w:color="auto"/>
                <w:left w:val="none" w:sz="0" w:space="0" w:color="auto"/>
                <w:bottom w:val="none" w:sz="0" w:space="0" w:color="auto"/>
                <w:right w:val="none" w:sz="0" w:space="0" w:color="auto"/>
              </w:divBdr>
            </w:div>
            <w:div w:id="215236926">
              <w:marLeft w:val="0"/>
              <w:marRight w:val="0"/>
              <w:marTop w:val="0"/>
              <w:marBottom w:val="0"/>
              <w:divBdr>
                <w:top w:val="none" w:sz="0" w:space="0" w:color="auto"/>
                <w:left w:val="none" w:sz="0" w:space="0" w:color="auto"/>
                <w:bottom w:val="none" w:sz="0" w:space="0" w:color="auto"/>
                <w:right w:val="none" w:sz="0" w:space="0" w:color="auto"/>
              </w:divBdr>
            </w:div>
            <w:div w:id="55856576">
              <w:marLeft w:val="0"/>
              <w:marRight w:val="0"/>
              <w:marTop w:val="0"/>
              <w:marBottom w:val="0"/>
              <w:divBdr>
                <w:top w:val="none" w:sz="0" w:space="0" w:color="auto"/>
                <w:left w:val="none" w:sz="0" w:space="0" w:color="auto"/>
                <w:bottom w:val="none" w:sz="0" w:space="0" w:color="auto"/>
                <w:right w:val="none" w:sz="0" w:space="0" w:color="auto"/>
              </w:divBdr>
            </w:div>
            <w:div w:id="1755937646">
              <w:marLeft w:val="0"/>
              <w:marRight w:val="0"/>
              <w:marTop w:val="0"/>
              <w:marBottom w:val="0"/>
              <w:divBdr>
                <w:top w:val="none" w:sz="0" w:space="0" w:color="auto"/>
                <w:left w:val="none" w:sz="0" w:space="0" w:color="auto"/>
                <w:bottom w:val="none" w:sz="0" w:space="0" w:color="auto"/>
                <w:right w:val="none" w:sz="0" w:space="0" w:color="auto"/>
              </w:divBdr>
            </w:div>
            <w:div w:id="1681614133">
              <w:marLeft w:val="0"/>
              <w:marRight w:val="0"/>
              <w:marTop w:val="0"/>
              <w:marBottom w:val="0"/>
              <w:divBdr>
                <w:top w:val="none" w:sz="0" w:space="0" w:color="auto"/>
                <w:left w:val="none" w:sz="0" w:space="0" w:color="auto"/>
                <w:bottom w:val="none" w:sz="0" w:space="0" w:color="auto"/>
                <w:right w:val="none" w:sz="0" w:space="0" w:color="auto"/>
              </w:divBdr>
            </w:div>
            <w:div w:id="1466846766">
              <w:marLeft w:val="0"/>
              <w:marRight w:val="0"/>
              <w:marTop w:val="0"/>
              <w:marBottom w:val="0"/>
              <w:divBdr>
                <w:top w:val="none" w:sz="0" w:space="0" w:color="auto"/>
                <w:left w:val="none" w:sz="0" w:space="0" w:color="auto"/>
                <w:bottom w:val="none" w:sz="0" w:space="0" w:color="auto"/>
                <w:right w:val="none" w:sz="0" w:space="0" w:color="auto"/>
              </w:divBdr>
            </w:div>
            <w:div w:id="1286885822">
              <w:marLeft w:val="0"/>
              <w:marRight w:val="0"/>
              <w:marTop w:val="0"/>
              <w:marBottom w:val="0"/>
              <w:divBdr>
                <w:top w:val="none" w:sz="0" w:space="0" w:color="auto"/>
                <w:left w:val="none" w:sz="0" w:space="0" w:color="auto"/>
                <w:bottom w:val="none" w:sz="0" w:space="0" w:color="auto"/>
                <w:right w:val="none" w:sz="0" w:space="0" w:color="auto"/>
              </w:divBdr>
            </w:div>
            <w:div w:id="225726690">
              <w:marLeft w:val="0"/>
              <w:marRight w:val="0"/>
              <w:marTop w:val="0"/>
              <w:marBottom w:val="0"/>
              <w:divBdr>
                <w:top w:val="none" w:sz="0" w:space="0" w:color="auto"/>
                <w:left w:val="none" w:sz="0" w:space="0" w:color="auto"/>
                <w:bottom w:val="none" w:sz="0" w:space="0" w:color="auto"/>
                <w:right w:val="none" w:sz="0" w:space="0" w:color="auto"/>
              </w:divBdr>
            </w:div>
            <w:div w:id="222982818">
              <w:marLeft w:val="0"/>
              <w:marRight w:val="0"/>
              <w:marTop w:val="0"/>
              <w:marBottom w:val="0"/>
              <w:divBdr>
                <w:top w:val="none" w:sz="0" w:space="0" w:color="auto"/>
                <w:left w:val="none" w:sz="0" w:space="0" w:color="auto"/>
                <w:bottom w:val="none" w:sz="0" w:space="0" w:color="auto"/>
                <w:right w:val="none" w:sz="0" w:space="0" w:color="auto"/>
              </w:divBdr>
            </w:div>
            <w:div w:id="1635327658">
              <w:marLeft w:val="0"/>
              <w:marRight w:val="0"/>
              <w:marTop w:val="0"/>
              <w:marBottom w:val="0"/>
              <w:divBdr>
                <w:top w:val="none" w:sz="0" w:space="0" w:color="auto"/>
                <w:left w:val="none" w:sz="0" w:space="0" w:color="auto"/>
                <w:bottom w:val="none" w:sz="0" w:space="0" w:color="auto"/>
                <w:right w:val="none" w:sz="0" w:space="0" w:color="auto"/>
              </w:divBdr>
            </w:div>
            <w:div w:id="1991203641">
              <w:marLeft w:val="0"/>
              <w:marRight w:val="0"/>
              <w:marTop w:val="0"/>
              <w:marBottom w:val="0"/>
              <w:divBdr>
                <w:top w:val="none" w:sz="0" w:space="0" w:color="auto"/>
                <w:left w:val="none" w:sz="0" w:space="0" w:color="auto"/>
                <w:bottom w:val="none" w:sz="0" w:space="0" w:color="auto"/>
                <w:right w:val="none" w:sz="0" w:space="0" w:color="auto"/>
              </w:divBdr>
            </w:div>
            <w:div w:id="92526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91964">
      <w:bodyDiv w:val="1"/>
      <w:marLeft w:val="0"/>
      <w:marRight w:val="0"/>
      <w:marTop w:val="0"/>
      <w:marBottom w:val="0"/>
      <w:divBdr>
        <w:top w:val="none" w:sz="0" w:space="0" w:color="auto"/>
        <w:left w:val="none" w:sz="0" w:space="0" w:color="auto"/>
        <w:bottom w:val="none" w:sz="0" w:space="0" w:color="auto"/>
        <w:right w:val="none" w:sz="0" w:space="0" w:color="auto"/>
      </w:divBdr>
    </w:div>
    <w:div w:id="1053188441">
      <w:bodyDiv w:val="1"/>
      <w:marLeft w:val="0"/>
      <w:marRight w:val="0"/>
      <w:marTop w:val="0"/>
      <w:marBottom w:val="0"/>
      <w:divBdr>
        <w:top w:val="none" w:sz="0" w:space="0" w:color="auto"/>
        <w:left w:val="none" w:sz="0" w:space="0" w:color="auto"/>
        <w:bottom w:val="none" w:sz="0" w:space="0" w:color="auto"/>
        <w:right w:val="none" w:sz="0" w:space="0" w:color="auto"/>
      </w:divBdr>
    </w:div>
    <w:div w:id="192892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St-641/2015</izvorni_sadrzaj>
    <derivirana_varijabla naziv="DomainObject.Predmet.OznakaBroj_1">St-641/2015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DS CENTAR PROJEKT d.o.o.</izvorni_sadrzaj>
    <derivirana_varijabla naziv="DomainObject.Predmet.ProtustrankaFormated_1">  DS CENTAR PROJEKT d.o.o.</derivirana_varijabla>
  </DomainObject.Predmet.ProtustrankaFormated>
  <DomainObject.Predmet.ProtustrankaFormatedOIB>
    <izvorni_sadrzaj>  DS CENTAR PROJEKT d.o.o., OIB 14943921712</izvorni_sadrzaj>
    <derivirana_varijabla naziv="DomainObject.Predmet.ProtustrankaFormatedOIB_1">  DS CENTAR PROJEKT d.o.o., OIB 14943921712</derivirana_varijabla>
  </DomainObject.Predmet.ProtustrankaFormatedOIB>
  <DomainObject.Predmet.ProtustrankaFormatedWithAdress>
    <izvorni_sadrzaj> DS CENTAR PROJEKT d.o.o., Varaždinska 48/a, 10360 Sesvete</izvorni_sadrzaj>
    <derivirana_varijabla naziv="DomainObject.Predmet.ProtustrankaFormatedWithAdress_1"> DS CENTAR PROJEKT d.o.o., Varaždinska 48/a, 10360 Sesvete</derivirana_varijabla>
  </DomainObject.Predmet.ProtustrankaFormatedWithAdress>
  <DomainObject.Predmet.ProtustrankaFormatedWithAdressOIB>
    <izvorni_sadrzaj> DS CENTAR PROJEKT d.o.o., OIB 14943921712, Varaždinska 48/a, 10360 Sesvete</izvorni_sadrzaj>
    <derivirana_varijabla naziv="DomainObject.Predmet.ProtustrankaFormatedWithAdressOIB_1"> DS CENTAR PROJEKT d.o.o., OIB 14943921712, Varaždinska 48/a, 10360 Sesvete</derivirana_varijabla>
  </DomainObject.Predmet.ProtustrankaFormatedWithAdressOIB>
  <DomainObject.Predmet.ProtustrankaWithAdress>
    <izvorni_sadrzaj>DS CENTAR PROJEKT d.o.o. Varaždinska 48/a, 10360 Sesvete</izvorni_sadrzaj>
    <derivirana_varijabla naziv="DomainObject.Predmet.ProtustrankaWithAdress_1">DS CENTAR PROJEKT d.o.o. Varaždinska 48/a, 10360 Sesvete</derivirana_varijabla>
  </DomainObject.Predmet.ProtustrankaWithAdress>
  <DomainObject.Predmet.ProtustrankaWithAdressOIB>
    <izvorni_sadrzaj>DS CENTAR PROJEKT d.o.o., OIB 14943921712, Varaždinska 48/a, 10360 Sesvete</izvorni_sadrzaj>
    <derivirana_varijabla naziv="DomainObject.Predmet.ProtustrankaWithAdressOIB_1">DS CENTAR PROJEKT d.o.o., OIB 14943921712, Varaždinska 48/a, 10360 Sesvete</derivirana_varijabla>
  </DomainObject.Predmet.ProtustrankaWithAdressOIB>
  <DomainObject.Predmet.ProtustrankaNazivFormated>
    <izvorni_sadrzaj>DS CENTAR PROJEKT d.o.o.</izvorni_sadrzaj>
    <derivirana_varijabla naziv="DomainObject.Predmet.ProtustrankaNazivFormated_1">DS CENTAR PROJEKT d.o.o.</derivirana_varijabla>
  </DomainObject.Predmet.ProtustrankaNazivFormated>
  <DomainObject.Predmet.ProtustrankaNazivFormatedOIB>
    <izvorni_sadrzaj>DS CENTAR PROJEKT d.o.o., OIB 14943921712</izvorni_sadrzaj>
    <derivirana_varijabla naziv="DomainObject.Predmet.ProtustrankaNazivFormatedOIB_1">DS CENTAR PROJEKT d.o.o., OIB 14943921712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BUTERIN &amp; POSAVEC</izvorni_sadrzaj>
    <derivirana_varijabla naziv="DomainObject.Predmet.StrankaFormated_1">  ERSTE&amp;STEIERMÄRKISCHE BANKA d.d. zastupanog po punomoćniku OD BUTERIN &amp; POSAVEC</derivirana_varijabla>
  </DomainObject.Predmet.StrankaFormated>
  <DomainObject.Predmet.StrankaFormatedOIB>
    <izvorni_sadrzaj>  ERSTE&amp;STEIERMÄRKISCHE BANKA d.d., OIB 23057039320 zastupanog po punomoćniku OD BUTERIN &amp; POSAVEC</izvorni_sadrzaj>
    <derivirana_varijabla naziv="DomainObject.Predmet.StrankaFormatedOIB_1">  ERSTE&amp;STEIERMÄRKISCHE BANKA d.d., OIB 23057039320 zastupanog po punomoćniku OD BUTERIN &amp; POSAVEC</derivirana_varijabla>
  </DomainObject.Predmet.StrankaFormatedOIB>
  <DomainObject.Predmet.StrankaFormatedWithAdress>
    <izvorni_sadrzaj> ERSTE&amp;STEIERMÄRKISCHE BANKA d.d., Jadranski Trg 3/a, 51000 Rijeka zastupanog po punomoćniku OD BUTERIN &amp; POSAVEC</izvorni_sadrzaj>
    <derivirana_varijabla naziv="DomainObject.Predmet.StrankaFormatedWithAdress_1"> ERSTE&amp;STEIERMÄRKISCHE BANKA d.d., Jadranski Trg 3/a, 51000 Rijeka zastupanog po punomoćniku OD BUTERIN &amp; POSAVEC</derivirana_varijabla>
  </DomainObject.Predmet.StrankaFormatedWithAdress>
  <DomainObject.Predmet.StrankaFormatedWithAdressOIB>
    <izvorni_sadrzaj> ERSTE&amp;STEIERMÄRKISCHE BANKA d.d., OIB 23057039320, Jadranski Trg 3/a, 51000 Rijeka zastupanog po punomoćniku OD BUTERIN &amp; POSAVEC</izvorni_sadrzaj>
    <derivirana_varijabla naziv="DomainObject.Predmet.StrankaFormatedWithAdressOIB_1"> ERSTE&amp;STEIERMÄRKISCHE BANKA d.d., OIB 23057039320, Jadranski Trg 3/a, 51000 Rijeka zastupanog po punomoćniku OD BUTERIN &amp; POSAVEC</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 zastupanog po punomoćniku OD BUTERIN &amp; POSAVEC</item>
    </izvorni_sadrzaj>
    <derivirana_varijabla naziv="DomainObject.Predmet.StrankaListFormated_1">
      <item>ERSTE&amp;STEIERMÄRKISCHE BANKA d.d. zastupanog po punomoćniku OD BUTERIN &amp; POSAVEC</item>
    </derivirana_varijabla>
  </DomainObject.Predmet.StrankaListFormated>
  <DomainObject.Predmet.StrankaListFormatedOIB>
    <izvorni_sadrzaj>
      <item>ERSTE&amp;STEIERMÄRKISCHE BANKA d.d., OIB 23057039320 zastupanog po punomoćniku OD BUTERIN &amp; POSAVEC</item>
    </izvorni_sadrzaj>
    <derivirana_varijabla naziv="DomainObject.Predmet.StrankaListFormatedOIB_1">
      <item>ERSTE&amp;STEIERMÄRKISCHE BANKA d.d., OIB 23057039320 zastupanog po punomoćniku OD BUTERIN &amp; POSAVEC</item>
    </derivirana_varijabla>
  </DomainObject.Predmet.StrankaListFormatedOIB>
  <DomainObject.Predmet.StrankaListFormatedWithAdress>
    <izvorni_sadrzaj>
      <item>ERSTE&amp;STEIERMÄRKISCHE BANKA d.d., Jadranski Trg 3/a, 51000 Rijeka zastupanog po punomoćniku OD BUTERIN &amp; POSAVEC</item>
    </izvorni_sadrzaj>
    <derivirana_varijabla naziv="DomainObject.Predmet.StrankaListFormatedWithAdress_1">
      <item>ERSTE&amp;STEIERMÄRKISCHE BANKA d.d., Jadranski Trg 3/a, 51000 Rijeka zastupanog po punomoćniku OD BUTERIN &amp; POSAVEC</item>
    </derivirana_varijabla>
  </DomainObject.Predmet.StrankaListFormatedWithAdress>
  <DomainObject.Predmet.StrankaListFormatedWithAdressOIB>
    <izvorni_sadrzaj>
      <item>ERSTE&amp;STEIERMÄRKISCHE BANKA d.d., OIB 23057039320, Jadranski Trg 3/a, 51000 Rijeka zastupanog po punomoćniku OD BUTERIN &amp; POSAVEC</item>
    </izvorni_sadrzaj>
    <derivirana_varijabla naziv="DomainObject.Predmet.StrankaListFormatedWithAdressOIB_1">
      <item>ERSTE&amp;STEIERMÄRKISCHE BANKA d.d., OIB 23057039320, Jadranski Trg 3/a, 51000 Rijeka zastupanog po punomoćniku OD BUTERIN &amp; POSAVEC</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DS CENTAR PROJEKT d.o.o.</item>
    </izvorni_sadrzaj>
    <derivirana_varijabla naziv="DomainObject.Predmet.ProtuStrankaListFormated_1">
      <item>DS CENTAR PROJEKT d.o.o.</item>
    </derivirana_varijabla>
  </DomainObject.Predmet.ProtuStrankaListFormated>
  <DomainObject.Predmet.ProtuStrankaListFormatedOIB>
    <izvorni_sadrzaj>
      <item>DS CENTAR PROJEKT d.o.o., OIB 14943921712</item>
    </izvorni_sadrzaj>
    <derivirana_varijabla naziv="DomainObject.Predmet.ProtuStrankaListFormatedOIB_1">
      <item>DS CENTAR PROJEKT d.o.o., OIB 14943921712</item>
    </derivirana_varijabla>
  </DomainObject.Predmet.ProtuStrankaListFormatedOIB>
  <DomainObject.Predmet.ProtuStrankaListFormatedWithAdress>
    <izvorni_sadrzaj>
      <item>DS CENTAR PROJEKT d.o.o., Varaždinska 48/a, 10360 Sesvete</item>
    </izvorni_sadrzaj>
    <derivirana_varijabla naziv="DomainObject.Predmet.ProtuStrankaListFormatedWithAdress_1">
      <item>DS CENTAR PROJEKT d.o.o., Varaždinska 48/a, 10360 Sesvete</item>
    </derivirana_varijabla>
  </DomainObject.Predmet.ProtuStrankaListFormatedWithAdress>
  <DomainObject.Predmet.ProtuStrankaListFormatedWithAdressOIB>
    <izvorni_sadrzaj>
      <item>DS CENTAR PROJEKT d.o.o., OIB 14943921712, Varaždinska 48/a, 10360 Sesvete</item>
    </izvorni_sadrzaj>
    <derivirana_varijabla naziv="DomainObject.Predmet.ProtuStrankaListFormatedWithAdressOIB_1">
      <item>DS CENTAR PROJEKT d.o.o., OIB 14943921712, Varaždinska 48/a, 10360 Sesvete</item>
    </derivirana_varijabla>
  </DomainObject.Predmet.ProtuStrankaListFormatedWithAdressOIB>
  <DomainObject.Predmet.ProtuStrankaListNazivFormated>
    <izvorni_sadrzaj>
      <item>DS CENTAR PROJEKT d.o.o.</item>
    </izvorni_sadrzaj>
    <derivirana_varijabla naziv="DomainObject.Predmet.ProtuStrankaListNazivFormated_1">
      <item>DS CENTAR PROJEKT d.o.o.</item>
    </derivirana_varijabla>
  </DomainObject.Predmet.ProtuStrankaListNazivFormated>
  <DomainObject.Predmet.ProtuStrankaListNazivFormatedOIB>
    <izvorni_sadrzaj>
      <item>DS CENTAR PROJEKT d.o.o., OIB 14943921712</item>
    </izvorni_sadrzaj>
    <derivirana_varijabla naziv="DomainObject.Predmet.ProtuStrankaListNazivFormatedOIB_1">
      <item>DS CENTAR PROJEKT d.o.o., OIB 14943921712</item>
    </derivirana_varijabla>
  </DomainObject.Predmet.ProtuStrankaListNazivFormatedOIB>
  <DomainObject.Predmet.OstaliListFormated>
    <izvorni_sadrzaj>
      <item>OD BUTERIN &amp; POSAVEC punomoćnik sudionika u postupku ERSTE&amp;STEIERMÄRKISCHE BANKA d.d.</item>
      <item>Jozo Tolić</item>
      <item>Slavko Krajinović</item>
    </izvorni_sadrzaj>
    <derivirana_varijabla naziv="DomainObject.Predmet.OstaliListFormated_1">
      <item>OD BUTERIN &amp; POSAVEC punomoćnik sudionika u postupku ERSTE&amp;STEIERMÄRKISCHE BANKA d.d.</item>
      <item>Jozo Tolić</item>
      <item>Slavko Krajinović</item>
    </derivirana_varijabla>
  </DomainObject.Predmet.OstaliListFormated>
  <DomainObject.Predmet.OstaliListFormatedOIB>
    <izvorni_sadrzaj>
      <item>OD BUTERIN &amp; POSAVEC punomoćnik sudionika u postupku ERSTE&amp;STEIERMÄRKISCHE BANKA d.d.</item>
      <item>Jozo Tolić, OIB 11172737648</item>
      <item>Slavko Krajinović, OIB 02644896521</item>
    </izvorni_sadrzaj>
    <derivirana_varijabla naziv="DomainObject.Predmet.OstaliListFormatedOIB_1">
      <item>OD BUTERIN &amp; POSAVEC punomoćnik sudionika u postupku ERSTE&amp;STEIERMÄRKISCHE BANKA d.d.</item>
      <item>Jozo Tolić, OIB 11172737648</item>
      <item>Slavko Krajinović, OIB 02644896521</item>
    </derivirana_varijabla>
  </DomainObject.Predmet.OstaliListFormatedOIB>
  <DomainObject.Predmet.OstaliListFormatedWithAdress>
    <izvorni_sadrzaj>
      <item>OD BUTERIN &amp; POSAVEC, Draškovićeva 82, 10000 Zagreb punomoćnik sudionika u postupku ERSTE&amp;STEIERMÄRKISCHE BANKA d.d.</item>
      <item>Jozo Tolić, Prve Poljanice 17, 10000 Zagreb</item>
      <item>Slavko Krajinović, Trakošćanska 23, 10360 Sesvete</item>
    </izvorni_sadrzaj>
    <derivirana_varijabla naziv="DomainObject.Predmet.OstaliListFormatedWithAdress_1">
      <item>OD BUTERIN &amp; POSAVEC, Draškovićeva 82, 10000 Zagreb punomoćnik sudionika u postupku ERSTE&amp;STEIERMÄRKISCHE BANKA d.d.</item>
      <item>Jozo Tolić, Prve Poljanice 17, 10000 Zagreb</item>
      <item>Slavko Krajinović, Trakošćanska 23, 10360 Sesvete</item>
    </derivirana_varijabla>
  </DomainObject.Predmet.OstaliListFormatedWithAdress>
  <DomainObject.Predmet.OstaliListFormatedWithAdressOIB>
    <izvorni_sadrzaj>
      <item>OD BUTERIN &amp; POSAVEC, Draškovićeva 82, 10000 Zagreb punomoćnik sudionika u postupku ERSTE&amp;STEIERMÄRKISCHE BANKA d.d.</item>
      <item>Jozo Tolić, OIB 11172737648, Prve Poljanice 17, 10000 Zagreb</item>
      <item>Slavko Krajinović, OIB 02644896521, Trakošćanska 23, 10360 Sesvete</item>
    </izvorni_sadrzaj>
    <derivirana_varijabla naziv="DomainObject.Predmet.OstaliListFormatedWithAdressOIB_1">
      <item>OD BUTERIN &amp; POSAVEC, Draškovićeva 82, 10000 Zagreb punomoćnik sudionika u postupku ERSTE&amp;STEIERMÄRKISCHE BANKA d.d.</item>
      <item>Jozo Tolić, OIB 11172737648, Prve Poljanice 17, 10000 Zagreb</item>
      <item>Slavko Krajinović, OIB 02644896521, Trakošćanska 23, 10360 Sesvete</item>
    </derivirana_varijabla>
  </DomainObject.Predmet.OstaliListFormatedWithAdressOIB>
  <DomainObject.Predmet.OstaliListNazivFormated>
    <izvorni_sadrzaj>
      <item>OD BUTERIN &amp; POSAVEC</item>
      <item>Jozo Tolić</item>
      <item>Slavko Krajinović</item>
    </izvorni_sadrzaj>
    <derivirana_varijabla naziv="DomainObject.Predmet.OstaliListNazivFormated_1">
      <item>OD BUTERIN &amp; POSAVEC</item>
      <item>Jozo Tolić</item>
      <item>Slavko Krajinović</item>
    </derivirana_varijabla>
  </DomainObject.Predmet.OstaliListNazivFormated>
  <DomainObject.Predmet.OstaliListNazivFormatedOIB>
    <izvorni_sadrzaj>
      <item>OD BUTERIN &amp; POSAVEC</item>
      <item>Jozo Tolić, OIB 11172737648</item>
      <item>Slavko Krajinović, OIB 02644896521</item>
    </izvorni_sadrzaj>
    <derivirana_varijabla naziv="DomainObject.Predmet.OstaliListNazivFormatedOIB_1">
      <item>OD BUTERIN &amp; POSAVEC</item>
      <item>Jozo Tolić, OIB 11172737648</item>
      <item>Slavko Krajinović, OIB 02644896521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DS CENTAR PROJEKT d.o.o.</izvorni_sadrzaj>
    <derivirana_varijabla naziv="DomainObject.Predmet.ProtustrankaIDrugi_1">DS CENTAR PROJEKT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DS CENTAR PROJEKT d.o.o., OIB 14943921712, Varaždinska 48/a, 10360 Sesvete</izvorni_sadrzaj>
    <derivirana_varijabla naziv="DomainObject.Predmet.ProtustrankaIDrugiAdressOIB_1">DS CENTAR PROJEKT d.o.o., OIB 14943921712,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DS CENTAR PROJEKT d.o.o.</item>
      <item>OD BUTERIN &amp; POSAVEC</item>
      <item>Jozo Tolić</item>
      <item>Slavko Krajinović</item>
    </izvorni_sadrzaj>
    <derivirana_varijabla naziv="DomainObject.Predmet.SudioniciListNaziv_1">
      <item>ERSTE&amp;STEIERMÄRKISCHE BANKA d.d.</item>
      <item>DS CENTAR PROJEKT d.o.o.</item>
      <item>OD BUTERIN &amp; POSAVEC</item>
      <item>Jozo Tolić</item>
      <item>Slavko Krajinović</item>
    </derivirana_varijabla>
  </DomainObject.Predmet.SudioniciListNaziv>
  <DomainObject.Predmet.SudioniciListAdressOIB>
    <izvorni_sadrzaj>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izvorni_sadrzaj>
    <derivirana_varijabla naziv="DomainObject.Predmet.SudioniciListAdressOIB_1">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14943921712</item>
      <item>, OIB null</item>
      <item>, OIB 11172737648</item>
      <item>, OIB 02644896521</item>
    </izvorni_sadrzaj>
    <derivirana_varijabla naziv="DomainObject.Predmet.SudioniciListNazivOIB_1">
      <item>, OIB 23057039320</item>
      <item>, OIB 14943921712</item>
      <item>, OIB null</item>
      <item>, OIB 11172737648</item>
      <item>, OIB 02644896521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368B57-AD47-4ADF-8A20-C65BFCB57E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15</Pages>
  <Words>4629</Words>
  <Characters>28291</Characters>
  <Application>Microsoft Office Word</Application>
  <DocSecurity>4</DocSecurity>
  <Lines>235</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REPUBLIKA HRVATSKA</vt:lpstr>
      <vt:lpstr>REPUBLIKA HRVATSKA</vt:lpstr>
    </vt:vector>
  </TitlesOfParts>
  <Company>TRGOVAČKI SUD U ZAGREBU</Company>
  <LinksUpToDate>false</LinksUpToDate>
  <CharactersWithSpaces>32855</CharactersWithSpaces>
  <SharedDoc>false</SharedDoc>
  <HLinks>
    <vt:vector size="12" baseType="variant">
      <vt:variant>
        <vt:i4>3866675</vt:i4>
      </vt:variant>
      <vt:variant>
        <vt:i4>3</vt:i4>
      </vt:variant>
      <vt:variant>
        <vt:i4>0</vt:i4>
      </vt:variant>
      <vt:variant>
        <vt:i4>5</vt:i4>
      </vt:variant>
      <vt:variant>
        <vt:lpwstr>https://sudreg.pravosudje.hr/registar/f?p=150:28:0::NO:28:P28_SBT_MBS:080582409</vt:lpwstr>
      </vt:variant>
      <vt:variant>
        <vt:lpwstr/>
      </vt:variant>
      <vt:variant>
        <vt:i4>3866675</vt:i4>
      </vt:variant>
      <vt:variant>
        <vt:i4>0</vt:i4>
      </vt:variant>
      <vt:variant>
        <vt:i4>0</vt:i4>
      </vt:variant>
      <vt:variant>
        <vt:i4>5</vt:i4>
      </vt:variant>
      <vt:variant>
        <vt:lpwstr>https://sudreg.pravosudje.hr/registar/f?p=150:28:0::NO:28:P28_SBT_MBS:080582409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Nada Kraljić</dc:creator>
  <cp:lastModifiedBy>Vinka Mihalinčić</cp:lastModifiedBy>
  <cp:revision>2</cp:revision>
  <cp:lastPrinted>2015-10-07T06:55:00Z</cp:lastPrinted>
  <dcterms:created xsi:type="dcterms:W3CDTF">2016-06-13T06:26:00Z</dcterms:created>
  <dcterms:modified xsi:type="dcterms:W3CDTF">2016-06-13T06:26:00Z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false</vt:bool>
  </property>
  <property fmtid="{D5CDD505-2E9C-101B-9397-08002B2CF9AE}" pid="5" name="BrojStranica">
    <vt:i4>3</vt:i4>
  </property>
</Properties>
</file>